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Layout w:type="fixed"/>
        <w:tblCellMar>
          <w:left w:w="0" w:type="dxa"/>
          <w:right w:w="0" w:type="dxa"/>
        </w:tblCellMar>
        <w:tblLook w:val="01E0" w:firstRow="1" w:lastRow="1" w:firstColumn="1" w:lastColumn="1" w:noHBand="0" w:noVBand="0"/>
      </w:tblPr>
      <w:tblGrid>
        <w:gridCol w:w="2268"/>
        <w:gridCol w:w="2410"/>
        <w:gridCol w:w="5387"/>
      </w:tblGrid>
      <w:tr w:rsidR="00C607A8" w:rsidRPr="00E324B9" w:rsidTr="00DF2BDB">
        <w:tc>
          <w:tcPr>
            <w:tcW w:w="10065" w:type="dxa"/>
            <w:gridSpan w:val="3"/>
            <w:vAlign w:val="bottom"/>
          </w:tcPr>
          <w:p w:rsidR="00C607A8" w:rsidRPr="00C607A8" w:rsidRDefault="00C7728F" w:rsidP="00C607A8">
            <w:pPr>
              <w:pStyle w:val="berschrift1"/>
            </w:pPr>
            <w:r>
              <w:t>Architektur – BKP 291</w:t>
            </w:r>
          </w:p>
        </w:tc>
      </w:tr>
      <w:tr w:rsidR="00C607A8" w:rsidRPr="00E324B9" w:rsidTr="00DF2BDB">
        <w:tc>
          <w:tcPr>
            <w:tcW w:w="10065" w:type="dxa"/>
            <w:gridSpan w:val="3"/>
            <w:vAlign w:val="bottom"/>
          </w:tcPr>
          <w:p w:rsidR="00C7728F" w:rsidRDefault="004C66DE" w:rsidP="00C607A8">
            <w:pPr>
              <w:pStyle w:val="BERSCHRIFT20"/>
            </w:pPr>
            <w:r>
              <w:t>Teilnahmeformular</w:t>
            </w:r>
          </w:p>
        </w:tc>
      </w:tr>
      <w:tr w:rsidR="00C607A8" w:rsidRPr="00E324B9" w:rsidTr="00052098">
        <w:tc>
          <w:tcPr>
            <w:tcW w:w="4678" w:type="dxa"/>
            <w:gridSpan w:val="2"/>
          </w:tcPr>
          <w:p w:rsidR="00C607A8" w:rsidRDefault="00C607A8" w:rsidP="00C607A8">
            <w:pPr>
              <w:pStyle w:val="SelbstdeklarationFett"/>
              <w:rPr>
                <w:rStyle w:val="Fett"/>
              </w:rPr>
            </w:pPr>
            <w:r>
              <w:rPr>
                <w:rStyle w:val="Fett"/>
              </w:rPr>
              <w:t>Teamname</w:t>
            </w:r>
          </w:p>
        </w:tc>
        <w:tc>
          <w:tcPr>
            <w:tcW w:w="5387" w:type="dxa"/>
          </w:tcPr>
          <w:p w:rsidR="00C607A8" w:rsidRDefault="00C607A8" w:rsidP="00C607A8">
            <w:pPr>
              <w:pStyle w:val="SelbstdeklarationStandard"/>
            </w:pPr>
            <w:r>
              <w:fldChar w:fldCharType="begin">
                <w:ffData>
                  <w:name w:val=""/>
                  <w:enabled/>
                  <w:calcOnExit w:val="0"/>
                  <w:textInput>
                    <w:default w:val="z.B. Name der federführenden Firma"/>
                  </w:textInput>
                </w:ffData>
              </w:fldChar>
            </w:r>
            <w:r>
              <w:instrText xml:space="preserve"> FORMTEXT </w:instrText>
            </w:r>
            <w:r>
              <w:fldChar w:fldCharType="separate"/>
            </w:r>
            <w:r>
              <w:rPr>
                <w:noProof/>
              </w:rPr>
              <w:t>z.B. Name der federführenden Firma</w:t>
            </w:r>
            <w:r>
              <w:fldChar w:fldCharType="end"/>
            </w:r>
          </w:p>
        </w:tc>
      </w:tr>
      <w:tr w:rsidR="00C607A8" w:rsidRPr="00E324B9" w:rsidTr="00C607A8">
        <w:tc>
          <w:tcPr>
            <w:tcW w:w="4678" w:type="dxa"/>
            <w:gridSpan w:val="2"/>
            <w:tcBorders>
              <w:bottom w:val="single" w:sz="4" w:space="0" w:color="auto"/>
            </w:tcBorders>
          </w:tcPr>
          <w:p w:rsidR="00C607A8" w:rsidRDefault="00C607A8" w:rsidP="00C607A8">
            <w:pPr>
              <w:pStyle w:val="SelbstdeklarationFett"/>
              <w:rPr>
                <w:rStyle w:val="Fett"/>
              </w:rPr>
            </w:pPr>
          </w:p>
        </w:tc>
        <w:tc>
          <w:tcPr>
            <w:tcW w:w="5387" w:type="dxa"/>
            <w:tcBorders>
              <w:bottom w:val="single" w:sz="4" w:space="0" w:color="auto"/>
            </w:tcBorders>
          </w:tcPr>
          <w:p w:rsidR="00C607A8" w:rsidRDefault="00C607A8" w:rsidP="00C607A8">
            <w:pPr>
              <w:pStyle w:val="SelbstdeklarationStandard"/>
            </w:pPr>
          </w:p>
        </w:tc>
      </w:tr>
      <w:tr w:rsidR="004C66DE" w:rsidRPr="00E324B9" w:rsidTr="004C66DE">
        <w:tc>
          <w:tcPr>
            <w:tcW w:w="4678" w:type="dxa"/>
            <w:gridSpan w:val="2"/>
            <w:vAlign w:val="bottom"/>
          </w:tcPr>
          <w:p w:rsidR="004C66DE" w:rsidRPr="0051168D" w:rsidRDefault="004C66DE" w:rsidP="004C66DE">
            <w:pPr>
              <w:pStyle w:val="SelbstdeklarationFett"/>
              <w:rPr>
                <w:rStyle w:val="Fett"/>
              </w:rPr>
            </w:pPr>
          </w:p>
        </w:tc>
        <w:tc>
          <w:tcPr>
            <w:tcW w:w="5387" w:type="dxa"/>
            <w:vAlign w:val="bottom"/>
          </w:tcPr>
          <w:p w:rsidR="004C66DE" w:rsidRPr="00E324B9" w:rsidRDefault="004C66DE" w:rsidP="004C66DE">
            <w:pPr>
              <w:pStyle w:val="SelbstdeklarationStandard"/>
            </w:pPr>
          </w:p>
        </w:tc>
      </w:tr>
      <w:tr w:rsidR="004C66DE" w:rsidRPr="00E324B9" w:rsidTr="007467E6">
        <w:tc>
          <w:tcPr>
            <w:tcW w:w="2268" w:type="dxa"/>
            <w:vAlign w:val="bottom"/>
          </w:tcPr>
          <w:p w:rsidR="004C66DE" w:rsidRPr="00757DF6" w:rsidRDefault="004C66DE" w:rsidP="004C66DE">
            <w:pPr>
              <w:pStyle w:val="SelbstdeklarationFett"/>
              <w:rPr>
                <w:rStyle w:val="Fett"/>
              </w:rPr>
            </w:pPr>
            <w:r>
              <w:rPr>
                <w:rStyle w:val="Fett"/>
              </w:rPr>
              <w:t>Firma</w:t>
            </w:r>
          </w:p>
        </w:tc>
        <w:tc>
          <w:tcPr>
            <w:tcW w:w="2410" w:type="dxa"/>
            <w:vAlign w:val="bottom"/>
          </w:tcPr>
          <w:p w:rsidR="004C66DE" w:rsidRPr="0051168D" w:rsidRDefault="004C66DE" w:rsidP="004C66DE">
            <w:pPr>
              <w:pStyle w:val="SelbstdeklarationStandard"/>
              <w:rPr>
                <w:rStyle w:val="Fett"/>
              </w:rPr>
            </w:pPr>
            <w:r>
              <w:rPr>
                <w:rStyle w:val="Fett"/>
              </w:rPr>
              <w:t>Name</w:t>
            </w:r>
          </w:p>
        </w:tc>
        <w:tc>
          <w:tcPr>
            <w:tcW w:w="5387" w:type="dxa"/>
            <w:tcBorders>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p>
        </w:tc>
        <w:tc>
          <w:tcPr>
            <w:tcW w:w="2410" w:type="dxa"/>
            <w:vAlign w:val="bottom"/>
          </w:tcPr>
          <w:p w:rsidR="004C66DE" w:rsidRPr="0051168D" w:rsidRDefault="004C66DE" w:rsidP="004C66DE">
            <w:pPr>
              <w:pStyle w:val="SelbstdeklarationStandard"/>
              <w:rPr>
                <w:rStyle w:val="Fett"/>
              </w:rPr>
            </w:pPr>
            <w:r>
              <w:rPr>
                <w:rStyle w:val="Fett"/>
              </w:rPr>
              <w:t>Strasse, Nr.</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p>
        </w:tc>
        <w:tc>
          <w:tcPr>
            <w:tcW w:w="2410" w:type="dxa"/>
            <w:vAlign w:val="bottom"/>
          </w:tcPr>
          <w:p w:rsidR="004C66DE" w:rsidRPr="0051168D" w:rsidRDefault="004C66DE" w:rsidP="004C66DE">
            <w:pPr>
              <w:pStyle w:val="SelbstdeklarationStandard"/>
              <w:rPr>
                <w:rStyle w:val="Fett"/>
              </w:rPr>
            </w:pPr>
            <w:r>
              <w:rPr>
                <w:rStyle w:val="Fett"/>
              </w:rPr>
              <w:t>PLZ, Ort</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p>
        </w:tc>
        <w:tc>
          <w:tcPr>
            <w:tcW w:w="2410" w:type="dxa"/>
            <w:vAlign w:val="bottom"/>
          </w:tcPr>
          <w:p w:rsidR="004C66DE" w:rsidRPr="0051168D" w:rsidRDefault="004C66DE" w:rsidP="004C66DE">
            <w:pPr>
              <w:pStyle w:val="SelbstdeklarationStandard"/>
              <w:rPr>
                <w:rStyle w:val="Fett"/>
              </w:rPr>
            </w:pP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r>
              <w:rPr>
                <w:rStyle w:val="Fett"/>
              </w:rPr>
              <w:t xml:space="preserve">Kontaktperson für </w:t>
            </w:r>
          </w:p>
        </w:tc>
        <w:tc>
          <w:tcPr>
            <w:tcW w:w="2410" w:type="dxa"/>
            <w:vAlign w:val="bottom"/>
          </w:tcPr>
          <w:p w:rsidR="004C66DE" w:rsidRPr="0051168D" w:rsidRDefault="004C66DE" w:rsidP="004C66DE">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r>
              <w:rPr>
                <w:rStyle w:val="Fett"/>
              </w:rPr>
              <w:t>dieses Verfahren</w:t>
            </w:r>
          </w:p>
        </w:tc>
        <w:tc>
          <w:tcPr>
            <w:tcW w:w="2410" w:type="dxa"/>
            <w:vAlign w:val="bottom"/>
          </w:tcPr>
          <w:p w:rsidR="004C66DE" w:rsidRPr="0051168D" w:rsidRDefault="004C66DE" w:rsidP="004C66DE">
            <w:pPr>
              <w:pStyle w:val="SelbstdeklarationStandard"/>
              <w:rPr>
                <w:rStyle w:val="Fett"/>
              </w:rPr>
            </w:pPr>
            <w:r>
              <w:rPr>
                <w:rStyle w:val="Fett"/>
              </w:rPr>
              <w:t>Telefon</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p>
        </w:tc>
        <w:tc>
          <w:tcPr>
            <w:tcW w:w="2410" w:type="dxa"/>
            <w:vAlign w:val="bottom"/>
          </w:tcPr>
          <w:p w:rsidR="004C66DE" w:rsidRPr="0051168D" w:rsidRDefault="004C66DE" w:rsidP="004C66DE">
            <w:pPr>
              <w:pStyle w:val="SelbstdeklarationStandard"/>
              <w:rPr>
                <w:rStyle w:val="Fett"/>
              </w:rPr>
            </w:pPr>
            <w:r>
              <w:rPr>
                <w:rStyle w:val="Fett"/>
              </w:rPr>
              <w:t>Mobil</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p>
        </w:tc>
        <w:tc>
          <w:tcPr>
            <w:tcW w:w="2410" w:type="dxa"/>
            <w:vAlign w:val="bottom"/>
          </w:tcPr>
          <w:p w:rsidR="004C66DE" w:rsidRPr="0051168D" w:rsidRDefault="004C66DE" w:rsidP="004C66DE">
            <w:pPr>
              <w:pStyle w:val="SelbstdeklarationStandard"/>
              <w:rPr>
                <w:rStyle w:val="Fett"/>
              </w:rPr>
            </w:pPr>
            <w:r>
              <w:rPr>
                <w:rStyle w:val="Fett"/>
              </w:rPr>
              <w:t>E-Mail</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p>
        </w:tc>
        <w:tc>
          <w:tcPr>
            <w:tcW w:w="2410" w:type="dxa"/>
            <w:vAlign w:val="bottom"/>
          </w:tcPr>
          <w:p w:rsidR="004C66DE" w:rsidRPr="0051168D" w:rsidRDefault="004C66DE" w:rsidP="004C66DE">
            <w:pPr>
              <w:pStyle w:val="SelbstdeklarationStandard"/>
              <w:rPr>
                <w:rStyle w:val="Fett"/>
              </w:rPr>
            </w:pP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r>
              <w:rPr>
                <w:rStyle w:val="Fett"/>
              </w:rPr>
              <w:t xml:space="preserve">Weitere </w:t>
            </w:r>
          </w:p>
        </w:tc>
        <w:tc>
          <w:tcPr>
            <w:tcW w:w="2410" w:type="dxa"/>
            <w:vAlign w:val="bottom"/>
          </w:tcPr>
          <w:p w:rsidR="004C66DE" w:rsidRPr="0051168D" w:rsidRDefault="004C66DE" w:rsidP="004C66DE">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BE0C41">
        <w:tc>
          <w:tcPr>
            <w:tcW w:w="2268" w:type="dxa"/>
            <w:vAlign w:val="bottom"/>
          </w:tcPr>
          <w:p w:rsidR="004C66DE" w:rsidRPr="00757DF6" w:rsidRDefault="004C66DE" w:rsidP="004C66DE">
            <w:pPr>
              <w:pStyle w:val="SelbstdeklarationFett"/>
              <w:rPr>
                <w:rStyle w:val="Fett"/>
              </w:rPr>
            </w:pPr>
            <w:r>
              <w:rPr>
                <w:rStyle w:val="Fett"/>
              </w:rPr>
              <w:t>Projektmitarbeitende</w:t>
            </w:r>
          </w:p>
        </w:tc>
        <w:tc>
          <w:tcPr>
            <w:tcW w:w="2410" w:type="dxa"/>
            <w:vAlign w:val="bottom"/>
          </w:tcPr>
          <w:p w:rsidR="004C66DE" w:rsidRPr="0051168D" w:rsidRDefault="004C66DE" w:rsidP="004C66DE">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4C66DE" w:rsidRPr="00E324B9" w:rsidRDefault="004C66DE" w:rsidP="004C66DE">
            <w:pPr>
              <w:pStyle w:val="SelbstdeklarationStandard"/>
            </w:pPr>
          </w:p>
        </w:tc>
      </w:tr>
      <w:tr w:rsidR="004C66DE" w:rsidRPr="00E324B9" w:rsidTr="004C66DE">
        <w:tc>
          <w:tcPr>
            <w:tcW w:w="2268" w:type="dxa"/>
            <w:tcBorders>
              <w:bottom w:val="single" w:sz="4" w:space="0" w:color="auto"/>
            </w:tcBorders>
            <w:vAlign w:val="bottom"/>
          </w:tcPr>
          <w:p w:rsidR="004C66DE" w:rsidRPr="00757DF6" w:rsidRDefault="004C66DE" w:rsidP="004C66DE">
            <w:pPr>
              <w:pStyle w:val="SelbstdeklarationFett"/>
              <w:rPr>
                <w:rStyle w:val="Fett"/>
              </w:rPr>
            </w:pPr>
          </w:p>
        </w:tc>
        <w:tc>
          <w:tcPr>
            <w:tcW w:w="2410" w:type="dxa"/>
            <w:tcBorders>
              <w:bottom w:val="single" w:sz="4" w:space="0" w:color="auto"/>
            </w:tcBorders>
            <w:vAlign w:val="bottom"/>
          </w:tcPr>
          <w:p w:rsidR="004C66DE" w:rsidRPr="0051168D" w:rsidRDefault="004C66DE" w:rsidP="004C66DE">
            <w:pPr>
              <w:pStyle w:val="SelbstdeklarationStandard"/>
              <w:rPr>
                <w:rStyle w:val="Fett"/>
              </w:rPr>
            </w:pPr>
          </w:p>
        </w:tc>
        <w:tc>
          <w:tcPr>
            <w:tcW w:w="5387" w:type="dxa"/>
            <w:tcBorders>
              <w:top w:val="dotted" w:sz="4" w:space="0" w:color="auto"/>
              <w:bottom w:val="single" w:sz="4" w:space="0" w:color="auto"/>
            </w:tcBorders>
            <w:vAlign w:val="bottom"/>
          </w:tcPr>
          <w:p w:rsidR="004C66DE" w:rsidRDefault="004C66DE" w:rsidP="004C66DE">
            <w:pPr>
              <w:pStyle w:val="SelbstdeklarationStandard"/>
            </w:pPr>
          </w:p>
        </w:tc>
      </w:tr>
      <w:tr w:rsidR="00C4358A" w:rsidRPr="00E324B9" w:rsidTr="00C4358A">
        <w:trPr>
          <w:trHeight w:val="680"/>
        </w:trPr>
        <w:tc>
          <w:tcPr>
            <w:tcW w:w="10065" w:type="dxa"/>
            <w:gridSpan w:val="3"/>
            <w:tcBorders>
              <w:top w:val="single" w:sz="4" w:space="0" w:color="auto"/>
            </w:tcBorders>
          </w:tcPr>
          <w:p w:rsidR="00C4358A" w:rsidRDefault="00C4358A" w:rsidP="00C4358A">
            <w:pPr>
              <w:pStyle w:val="SelbstdeklarationStandard"/>
            </w:pPr>
          </w:p>
          <w:p w:rsidR="00C4358A" w:rsidRDefault="00C7728F" w:rsidP="00C4358A">
            <w:pPr>
              <w:pStyle w:val="SelbstdeklarationStandard"/>
            </w:pPr>
            <w:r>
              <w:t>Mit der Unterzeichnung bestätigen wir, das Programm zum Planerwahlverfahren (1. und 2. Phase) sowie die Fragenbeantwortung zur Kenntnis genommen zu haben und anzuerkennen. Wir bestätigen die Vollständigkeit und Rechtsgültigkeit aller Angaben. Die in der 1. Phase abgegebenen Erklärungen – insbesondere die Selbstdeklaration sowie die Angaben zu Unabhängigkeit und Ausstand – gelten unverändert weiter.</w:t>
            </w:r>
          </w:p>
          <w:p w:rsidR="00C7728F" w:rsidRPr="00C607A8" w:rsidRDefault="00C7728F" w:rsidP="00C4358A">
            <w:pPr>
              <w:pStyle w:val="SelbstdeklarationStandard"/>
            </w:pPr>
          </w:p>
        </w:tc>
      </w:tr>
      <w:tr w:rsidR="00C4358A" w:rsidRPr="00E324B9" w:rsidTr="00C607A8">
        <w:tc>
          <w:tcPr>
            <w:tcW w:w="10065" w:type="dxa"/>
            <w:gridSpan w:val="3"/>
            <w:tcBorders>
              <w:bottom w:val="dotted" w:sz="4" w:space="0" w:color="auto"/>
            </w:tcBorders>
          </w:tcPr>
          <w:p w:rsidR="00C4358A" w:rsidRDefault="00C4358A" w:rsidP="00C4358A">
            <w:pPr>
              <w:pStyle w:val="SelbstdeklarationFett"/>
              <w:rPr>
                <w:rStyle w:val="Fett"/>
              </w:rPr>
            </w:pPr>
          </w:p>
          <w:p w:rsidR="00C4358A" w:rsidRDefault="00C4358A" w:rsidP="00C4358A">
            <w:pPr>
              <w:pStyle w:val="SelbstdeklarationFett"/>
              <w:rPr>
                <w:rStyle w:val="Fett"/>
              </w:rPr>
            </w:pPr>
          </w:p>
          <w:p w:rsidR="00C4358A" w:rsidRDefault="00C4358A" w:rsidP="00C4358A">
            <w:pPr>
              <w:pStyle w:val="SelbstdeklarationFett"/>
              <w:rPr>
                <w:rStyle w:val="Fett"/>
              </w:rPr>
            </w:pPr>
          </w:p>
          <w:p w:rsidR="00C4358A" w:rsidRDefault="00C4358A" w:rsidP="00C4358A">
            <w:pPr>
              <w:pStyle w:val="SelbstdeklarationFett"/>
              <w:rPr>
                <w:rStyle w:val="Fett"/>
              </w:rPr>
            </w:pPr>
          </w:p>
          <w:p w:rsidR="00C4358A" w:rsidRDefault="00C4358A" w:rsidP="00C4358A">
            <w:pPr>
              <w:pStyle w:val="SelbstdeklarationFett"/>
              <w:rPr>
                <w:rStyle w:val="Fett"/>
              </w:rPr>
            </w:pPr>
          </w:p>
          <w:p w:rsidR="00C4358A" w:rsidRDefault="00C4358A" w:rsidP="00C4358A">
            <w:pPr>
              <w:pStyle w:val="SelbstdeklarationStandard"/>
            </w:pPr>
          </w:p>
        </w:tc>
      </w:tr>
      <w:tr w:rsidR="00C4358A" w:rsidRPr="00E324B9" w:rsidTr="00C607A8">
        <w:tc>
          <w:tcPr>
            <w:tcW w:w="10065" w:type="dxa"/>
            <w:gridSpan w:val="3"/>
            <w:tcBorders>
              <w:top w:val="dotted" w:sz="4" w:space="0" w:color="auto"/>
            </w:tcBorders>
          </w:tcPr>
          <w:p w:rsidR="00C4358A" w:rsidRDefault="00C4358A" w:rsidP="00C4358A">
            <w:pPr>
              <w:pStyle w:val="SelbstdeklarationStandard"/>
            </w:pPr>
            <w:r>
              <w:rPr>
                <w:rStyle w:val="Fett"/>
                <w:bCs/>
              </w:rPr>
              <w:t xml:space="preserve">Ort und Datum, Firmenstempel und rechtsgültige Unterschrift </w:t>
            </w:r>
          </w:p>
        </w:tc>
      </w:tr>
    </w:tbl>
    <w:p w:rsidR="00BF06FA" w:rsidRDefault="00070C82" w:rsidP="00647355">
      <w:pPr>
        <w:pStyle w:val="berschrift1"/>
        <w:rPr>
          <w:vertAlign w:val="superscript"/>
        </w:rPr>
      </w:pPr>
      <w:r>
        <w:rPr>
          <w:rFonts w:ascii="National-Book" w:hAnsi="National-Book" w:cs="Times New Roman"/>
          <w:spacing w:val="6"/>
          <w:sz w:val="20"/>
          <w:szCs w:val="20"/>
          <w:lang w:eastAsia="de-DE"/>
        </w:rPr>
        <w:br w:type="page"/>
      </w:r>
    </w:p>
    <w:tbl>
      <w:tblPr>
        <w:tblW w:w="10065" w:type="dxa"/>
        <w:tblLayout w:type="fixed"/>
        <w:tblCellMar>
          <w:left w:w="0" w:type="dxa"/>
          <w:right w:w="0" w:type="dxa"/>
        </w:tblCellMar>
        <w:tblLook w:val="01E0" w:firstRow="1" w:lastRow="1" w:firstColumn="1" w:lastColumn="1" w:noHBand="0" w:noVBand="0"/>
      </w:tblPr>
      <w:tblGrid>
        <w:gridCol w:w="2268"/>
        <w:gridCol w:w="2410"/>
        <w:gridCol w:w="5387"/>
      </w:tblGrid>
      <w:tr w:rsidR="00BF06FA" w:rsidRPr="00E324B9" w:rsidTr="00096C19">
        <w:tc>
          <w:tcPr>
            <w:tcW w:w="10065" w:type="dxa"/>
            <w:gridSpan w:val="3"/>
            <w:vAlign w:val="bottom"/>
          </w:tcPr>
          <w:p w:rsidR="00BF06FA" w:rsidRPr="00C607A8" w:rsidRDefault="00BF06FA" w:rsidP="00096C19">
            <w:pPr>
              <w:pStyle w:val="berschrift1"/>
            </w:pPr>
            <w:r>
              <w:lastRenderedPageBreak/>
              <w:t>Elektro-Ingenieurwesen – BKP 293</w:t>
            </w:r>
          </w:p>
        </w:tc>
      </w:tr>
      <w:tr w:rsidR="00BF06FA" w:rsidRPr="00E324B9" w:rsidTr="00096C19">
        <w:tc>
          <w:tcPr>
            <w:tcW w:w="10065" w:type="dxa"/>
            <w:gridSpan w:val="3"/>
            <w:vAlign w:val="bottom"/>
          </w:tcPr>
          <w:p w:rsidR="00BF06FA" w:rsidRDefault="00BF06FA" w:rsidP="00096C19">
            <w:pPr>
              <w:pStyle w:val="BERSCHRIFT20"/>
            </w:pPr>
            <w:r>
              <w:t>Teilnahmeformular</w:t>
            </w:r>
          </w:p>
        </w:tc>
      </w:tr>
      <w:tr w:rsidR="00BF06FA" w:rsidRPr="00E324B9" w:rsidTr="00096C19">
        <w:tc>
          <w:tcPr>
            <w:tcW w:w="4678" w:type="dxa"/>
            <w:gridSpan w:val="2"/>
          </w:tcPr>
          <w:p w:rsidR="00BF06FA" w:rsidRDefault="00BF06FA" w:rsidP="00096C19">
            <w:pPr>
              <w:pStyle w:val="SelbstdeklarationFett"/>
              <w:rPr>
                <w:rStyle w:val="Fett"/>
              </w:rPr>
            </w:pPr>
            <w:r>
              <w:rPr>
                <w:rStyle w:val="Fett"/>
              </w:rPr>
              <w:t>Teamname</w:t>
            </w:r>
          </w:p>
        </w:tc>
        <w:tc>
          <w:tcPr>
            <w:tcW w:w="5387" w:type="dxa"/>
          </w:tcPr>
          <w:p w:rsidR="00BF06FA" w:rsidRDefault="00BF06FA" w:rsidP="00096C19">
            <w:pPr>
              <w:pStyle w:val="SelbstdeklarationStandard"/>
            </w:pPr>
            <w:r>
              <w:fldChar w:fldCharType="begin">
                <w:ffData>
                  <w:name w:val="Text9"/>
                  <w:enabled/>
                  <w:calcOnExit w:val="0"/>
                  <w:textInput>
                    <w:default w:val="z.B. Name der federführenden Firma"/>
                  </w:textInput>
                </w:ffData>
              </w:fldChar>
            </w:r>
            <w:r>
              <w:instrText xml:space="preserve"> FORMTEXT </w:instrText>
            </w:r>
            <w:r>
              <w:fldChar w:fldCharType="separate"/>
            </w:r>
            <w:r>
              <w:rPr>
                <w:noProof/>
              </w:rPr>
              <w:t>z.B. Name der federführenden Firma</w:t>
            </w:r>
            <w:r>
              <w:fldChar w:fldCharType="end"/>
            </w:r>
          </w:p>
        </w:tc>
      </w:tr>
      <w:tr w:rsidR="00BF06FA" w:rsidRPr="00E324B9" w:rsidTr="00096C19">
        <w:tc>
          <w:tcPr>
            <w:tcW w:w="4678" w:type="dxa"/>
            <w:gridSpan w:val="2"/>
            <w:tcBorders>
              <w:bottom w:val="single" w:sz="4" w:space="0" w:color="auto"/>
            </w:tcBorders>
          </w:tcPr>
          <w:p w:rsidR="00BF06FA" w:rsidRDefault="00BF06FA" w:rsidP="00096C19">
            <w:pPr>
              <w:pStyle w:val="SelbstdeklarationFett"/>
              <w:rPr>
                <w:rStyle w:val="Fett"/>
              </w:rPr>
            </w:pPr>
          </w:p>
        </w:tc>
        <w:tc>
          <w:tcPr>
            <w:tcW w:w="5387" w:type="dxa"/>
            <w:tcBorders>
              <w:bottom w:val="single" w:sz="4" w:space="0" w:color="auto"/>
            </w:tcBorders>
          </w:tcPr>
          <w:p w:rsidR="00BF06FA" w:rsidRDefault="00BF06FA" w:rsidP="00096C19">
            <w:pPr>
              <w:pStyle w:val="SelbstdeklarationStandard"/>
            </w:pPr>
          </w:p>
        </w:tc>
      </w:tr>
      <w:tr w:rsidR="00BF06FA" w:rsidRPr="00E324B9" w:rsidTr="00096C19">
        <w:tc>
          <w:tcPr>
            <w:tcW w:w="4678" w:type="dxa"/>
            <w:gridSpan w:val="2"/>
            <w:vAlign w:val="bottom"/>
          </w:tcPr>
          <w:p w:rsidR="00BF06FA" w:rsidRPr="0051168D" w:rsidRDefault="00BF06FA" w:rsidP="00096C19">
            <w:pPr>
              <w:pStyle w:val="SelbstdeklarationFett"/>
              <w:rPr>
                <w:rStyle w:val="Fett"/>
              </w:rPr>
            </w:pPr>
          </w:p>
        </w:tc>
        <w:tc>
          <w:tcPr>
            <w:tcW w:w="5387" w:type="dxa"/>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Firma</w:t>
            </w:r>
          </w:p>
        </w:tc>
        <w:tc>
          <w:tcPr>
            <w:tcW w:w="2410" w:type="dxa"/>
            <w:vAlign w:val="bottom"/>
          </w:tcPr>
          <w:p w:rsidR="00BF06FA" w:rsidRPr="0051168D" w:rsidRDefault="00BF06FA" w:rsidP="00096C19">
            <w:pPr>
              <w:pStyle w:val="SelbstdeklarationStandard"/>
              <w:rPr>
                <w:rStyle w:val="Fett"/>
              </w:rPr>
            </w:pPr>
            <w:r>
              <w:rPr>
                <w:rStyle w:val="Fett"/>
              </w:rPr>
              <w:t>Name</w:t>
            </w:r>
          </w:p>
        </w:tc>
        <w:tc>
          <w:tcPr>
            <w:tcW w:w="5387" w:type="dxa"/>
            <w:tcBorders>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Strasse, Nr.</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PLZ, Ort</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 xml:space="preserve">Kontaktperson für </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dieses Verfahren</w:t>
            </w:r>
          </w:p>
        </w:tc>
        <w:tc>
          <w:tcPr>
            <w:tcW w:w="2410" w:type="dxa"/>
            <w:vAlign w:val="bottom"/>
          </w:tcPr>
          <w:p w:rsidR="00BF06FA" w:rsidRPr="0051168D" w:rsidRDefault="00BF06FA" w:rsidP="00096C19">
            <w:pPr>
              <w:pStyle w:val="SelbstdeklarationStandard"/>
              <w:rPr>
                <w:rStyle w:val="Fett"/>
              </w:rPr>
            </w:pPr>
            <w:r>
              <w:rPr>
                <w:rStyle w:val="Fett"/>
              </w:rPr>
              <w:t>Telefon</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Mobil</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E-Mail</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 xml:space="preserve">Weitere </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Projektmitarbeitende</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tcBorders>
              <w:bottom w:val="single" w:sz="4" w:space="0" w:color="auto"/>
            </w:tcBorders>
            <w:vAlign w:val="bottom"/>
          </w:tcPr>
          <w:p w:rsidR="00BF06FA" w:rsidRPr="00757DF6" w:rsidRDefault="00BF06FA" w:rsidP="00096C19">
            <w:pPr>
              <w:pStyle w:val="SelbstdeklarationFett"/>
              <w:rPr>
                <w:rStyle w:val="Fett"/>
              </w:rPr>
            </w:pPr>
          </w:p>
        </w:tc>
        <w:tc>
          <w:tcPr>
            <w:tcW w:w="2410" w:type="dxa"/>
            <w:tcBorders>
              <w:bottom w:val="single" w:sz="4" w:space="0" w:color="auto"/>
            </w:tcBorders>
            <w:vAlign w:val="bottom"/>
          </w:tcPr>
          <w:p w:rsidR="00BF06FA" w:rsidRPr="0051168D" w:rsidRDefault="00BF06FA" w:rsidP="00096C19">
            <w:pPr>
              <w:pStyle w:val="SelbstdeklarationStandard"/>
              <w:rPr>
                <w:rStyle w:val="Fett"/>
              </w:rPr>
            </w:pPr>
          </w:p>
        </w:tc>
        <w:tc>
          <w:tcPr>
            <w:tcW w:w="5387" w:type="dxa"/>
            <w:tcBorders>
              <w:top w:val="dotted" w:sz="4" w:space="0" w:color="auto"/>
              <w:bottom w:val="single" w:sz="4" w:space="0" w:color="auto"/>
            </w:tcBorders>
            <w:vAlign w:val="bottom"/>
          </w:tcPr>
          <w:p w:rsidR="00BF06FA" w:rsidRDefault="00BF06FA" w:rsidP="00096C19">
            <w:pPr>
              <w:pStyle w:val="SelbstdeklarationStandard"/>
            </w:pPr>
          </w:p>
        </w:tc>
      </w:tr>
      <w:tr w:rsidR="00BF06FA" w:rsidRPr="00E324B9" w:rsidTr="00096C19">
        <w:trPr>
          <w:trHeight w:val="680"/>
        </w:trPr>
        <w:tc>
          <w:tcPr>
            <w:tcW w:w="10065" w:type="dxa"/>
            <w:gridSpan w:val="3"/>
            <w:tcBorders>
              <w:top w:val="single" w:sz="4" w:space="0" w:color="auto"/>
            </w:tcBorders>
          </w:tcPr>
          <w:p w:rsidR="00BF06FA" w:rsidRDefault="00BF06FA" w:rsidP="00096C19">
            <w:pPr>
              <w:pStyle w:val="SelbstdeklarationStandard"/>
            </w:pPr>
          </w:p>
          <w:p w:rsidR="00BF06FA" w:rsidRPr="00C607A8" w:rsidRDefault="00BF06FA" w:rsidP="00096C19">
            <w:pPr>
              <w:pStyle w:val="SelbstdeklarationStandard"/>
            </w:pPr>
            <w:r>
              <w:t>Mit der Unterzeichnung bestätigen wir, das Programm zum Planerwahlverfahren (1. und 2. Phase) sowie die Fragenbeantwortung zur Kenntnis genommen zu haben und anzuerkennen. Wir bestätigen die Vollständigkeit und Rechtsgültigkeit aller Angaben. Die in der 1. Phase abgegebenen Erklärungen – insbesondere die Selbstdeklaration sowie die Angaben zu Unabhängigkeit und Ausstand – gelten unverändert weiter.</w:t>
            </w:r>
          </w:p>
        </w:tc>
      </w:tr>
      <w:tr w:rsidR="00BF06FA" w:rsidRPr="00E324B9" w:rsidTr="00096C19">
        <w:tc>
          <w:tcPr>
            <w:tcW w:w="10065" w:type="dxa"/>
            <w:gridSpan w:val="3"/>
            <w:tcBorders>
              <w:bottom w:val="dotted" w:sz="4" w:space="0" w:color="auto"/>
            </w:tcBorders>
          </w:tcPr>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Standard"/>
            </w:pPr>
          </w:p>
        </w:tc>
      </w:tr>
      <w:tr w:rsidR="00BF06FA" w:rsidRPr="00E324B9" w:rsidTr="00096C19">
        <w:tc>
          <w:tcPr>
            <w:tcW w:w="10065" w:type="dxa"/>
            <w:gridSpan w:val="3"/>
            <w:tcBorders>
              <w:top w:val="dotted" w:sz="4" w:space="0" w:color="auto"/>
            </w:tcBorders>
          </w:tcPr>
          <w:p w:rsidR="00BF06FA" w:rsidRDefault="00C7728F" w:rsidP="00096C19">
            <w:pPr>
              <w:pStyle w:val="SelbstdeklarationStandard"/>
            </w:pPr>
            <w:r>
              <w:rPr>
                <w:rStyle w:val="Fett"/>
                <w:bCs/>
              </w:rPr>
              <w:t>Ort und Datum, Firmenstempel und rechtsgültige Unterschrift</w:t>
            </w:r>
          </w:p>
        </w:tc>
      </w:tr>
    </w:tbl>
    <w:p w:rsidR="00BF06FA" w:rsidRDefault="00BF06FA">
      <w:pPr>
        <w:overflowPunct/>
        <w:autoSpaceDE/>
        <w:autoSpaceDN/>
        <w:adjustRightInd/>
        <w:spacing w:line="240" w:lineRule="auto"/>
        <w:textAlignment w:val="auto"/>
        <w:rPr>
          <w:rFonts w:ascii="Arial" w:hAnsi="Arial" w:cs="Arial"/>
          <w:b/>
          <w:caps/>
          <w:spacing w:val="20"/>
          <w:sz w:val="28"/>
          <w:szCs w:val="28"/>
          <w:vertAlign w:val="superscript"/>
          <w:lang w:eastAsia="de-CH"/>
        </w:rPr>
      </w:pPr>
      <w:r>
        <w:rPr>
          <w:vertAlign w:val="superscript"/>
        </w:rPr>
        <w:br w:type="page"/>
      </w:r>
    </w:p>
    <w:tbl>
      <w:tblPr>
        <w:tblW w:w="10065" w:type="dxa"/>
        <w:tblLayout w:type="fixed"/>
        <w:tblCellMar>
          <w:left w:w="0" w:type="dxa"/>
          <w:right w:w="0" w:type="dxa"/>
        </w:tblCellMar>
        <w:tblLook w:val="01E0" w:firstRow="1" w:lastRow="1" w:firstColumn="1" w:lastColumn="1" w:noHBand="0" w:noVBand="0"/>
      </w:tblPr>
      <w:tblGrid>
        <w:gridCol w:w="2268"/>
        <w:gridCol w:w="2410"/>
        <w:gridCol w:w="5387"/>
      </w:tblGrid>
      <w:tr w:rsidR="00BF06FA" w:rsidRPr="00E324B9" w:rsidTr="00096C19">
        <w:tc>
          <w:tcPr>
            <w:tcW w:w="10065" w:type="dxa"/>
            <w:gridSpan w:val="3"/>
            <w:vAlign w:val="bottom"/>
          </w:tcPr>
          <w:p w:rsidR="00BF06FA" w:rsidRPr="00C607A8" w:rsidRDefault="00BF06FA" w:rsidP="00096C19">
            <w:pPr>
              <w:pStyle w:val="berschrift1"/>
            </w:pPr>
            <w:r>
              <w:lastRenderedPageBreak/>
              <w:t>HLKS-Ingenieurwesen – BKP 294/295</w:t>
            </w:r>
          </w:p>
        </w:tc>
      </w:tr>
      <w:tr w:rsidR="00BF06FA" w:rsidRPr="00E324B9" w:rsidTr="00096C19">
        <w:tc>
          <w:tcPr>
            <w:tcW w:w="10065" w:type="dxa"/>
            <w:gridSpan w:val="3"/>
            <w:vAlign w:val="bottom"/>
          </w:tcPr>
          <w:p w:rsidR="00BF06FA" w:rsidRDefault="00BF06FA" w:rsidP="00096C19">
            <w:pPr>
              <w:pStyle w:val="BERSCHRIFT20"/>
            </w:pPr>
            <w:r>
              <w:t>Teilnahmeformular</w:t>
            </w:r>
          </w:p>
        </w:tc>
      </w:tr>
      <w:tr w:rsidR="00BF06FA" w:rsidRPr="00E324B9" w:rsidTr="00096C19">
        <w:tc>
          <w:tcPr>
            <w:tcW w:w="4678" w:type="dxa"/>
            <w:gridSpan w:val="2"/>
          </w:tcPr>
          <w:p w:rsidR="00BF06FA" w:rsidRDefault="00BF06FA" w:rsidP="00096C19">
            <w:pPr>
              <w:pStyle w:val="SelbstdeklarationFett"/>
              <w:rPr>
                <w:rStyle w:val="Fett"/>
              </w:rPr>
            </w:pPr>
            <w:r>
              <w:rPr>
                <w:rStyle w:val="Fett"/>
              </w:rPr>
              <w:t>Teamname</w:t>
            </w:r>
          </w:p>
        </w:tc>
        <w:tc>
          <w:tcPr>
            <w:tcW w:w="5387" w:type="dxa"/>
          </w:tcPr>
          <w:p w:rsidR="00BF06FA" w:rsidRDefault="00BF06FA" w:rsidP="00096C19">
            <w:pPr>
              <w:pStyle w:val="SelbstdeklarationStandard"/>
            </w:pPr>
            <w:r>
              <w:fldChar w:fldCharType="begin">
                <w:ffData>
                  <w:name w:val="Text9"/>
                  <w:enabled/>
                  <w:calcOnExit w:val="0"/>
                  <w:textInput>
                    <w:default w:val="z.B. Name der federführenden Firma"/>
                  </w:textInput>
                </w:ffData>
              </w:fldChar>
            </w:r>
            <w:r>
              <w:instrText xml:space="preserve"> FORMTEXT </w:instrText>
            </w:r>
            <w:r>
              <w:fldChar w:fldCharType="separate"/>
            </w:r>
            <w:r>
              <w:rPr>
                <w:noProof/>
              </w:rPr>
              <w:t>z.B. Name der federführenden Firma</w:t>
            </w:r>
            <w:r>
              <w:fldChar w:fldCharType="end"/>
            </w:r>
          </w:p>
        </w:tc>
      </w:tr>
      <w:tr w:rsidR="00BF06FA" w:rsidRPr="00E324B9" w:rsidTr="00096C19">
        <w:tc>
          <w:tcPr>
            <w:tcW w:w="4678" w:type="dxa"/>
            <w:gridSpan w:val="2"/>
            <w:tcBorders>
              <w:bottom w:val="single" w:sz="4" w:space="0" w:color="auto"/>
            </w:tcBorders>
          </w:tcPr>
          <w:p w:rsidR="00BF06FA" w:rsidRDefault="00BF06FA" w:rsidP="00096C19">
            <w:pPr>
              <w:pStyle w:val="SelbstdeklarationFett"/>
              <w:rPr>
                <w:rStyle w:val="Fett"/>
              </w:rPr>
            </w:pPr>
          </w:p>
        </w:tc>
        <w:tc>
          <w:tcPr>
            <w:tcW w:w="5387" w:type="dxa"/>
            <w:tcBorders>
              <w:bottom w:val="single" w:sz="4" w:space="0" w:color="auto"/>
            </w:tcBorders>
          </w:tcPr>
          <w:p w:rsidR="00BF06FA" w:rsidRDefault="00BF06FA" w:rsidP="00096C19">
            <w:pPr>
              <w:pStyle w:val="SelbstdeklarationStandard"/>
            </w:pPr>
          </w:p>
        </w:tc>
      </w:tr>
      <w:tr w:rsidR="00BF06FA" w:rsidRPr="00E324B9" w:rsidTr="00096C19">
        <w:tc>
          <w:tcPr>
            <w:tcW w:w="4678" w:type="dxa"/>
            <w:gridSpan w:val="2"/>
            <w:vAlign w:val="bottom"/>
          </w:tcPr>
          <w:p w:rsidR="00BF06FA" w:rsidRPr="0051168D" w:rsidRDefault="00BF06FA" w:rsidP="00096C19">
            <w:pPr>
              <w:pStyle w:val="SelbstdeklarationFett"/>
              <w:rPr>
                <w:rStyle w:val="Fett"/>
              </w:rPr>
            </w:pPr>
          </w:p>
        </w:tc>
        <w:tc>
          <w:tcPr>
            <w:tcW w:w="5387" w:type="dxa"/>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Firma</w:t>
            </w:r>
          </w:p>
        </w:tc>
        <w:tc>
          <w:tcPr>
            <w:tcW w:w="2410" w:type="dxa"/>
            <w:vAlign w:val="bottom"/>
          </w:tcPr>
          <w:p w:rsidR="00BF06FA" w:rsidRPr="0051168D" w:rsidRDefault="00BF06FA" w:rsidP="00096C19">
            <w:pPr>
              <w:pStyle w:val="SelbstdeklarationStandard"/>
              <w:rPr>
                <w:rStyle w:val="Fett"/>
              </w:rPr>
            </w:pPr>
            <w:r>
              <w:rPr>
                <w:rStyle w:val="Fett"/>
              </w:rPr>
              <w:t>Name</w:t>
            </w:r>
          </w:p>
        </w:tc>
        <w:tc>
          <w:tcPr>
            <w:tcW w:w="5387" w:type="dxa"/>
            <w:tcBorders>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Strasse, Nr.</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PLZ, Ort</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 xml:space="preserve">Kontaktperson für </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dieses Verfahren</w:t>
            </w:r>
          </w:p>
        </w:tc>
        <w:tc>
          <w:tcPr>
            <w:tcW w:w="2410" w:type="dxa"/>
            <w:vAlign w:val="bottom"/>
          </w:tcPr>
          <w:p w:rsidR="00BF06FA" w:rsidRPr="0051168D" w:rsidRDefault="00BF06FA" w:rsidP="00096C19">
            <w:pPr>
              <w:pStyle w:val="SelbstdeklarationStandard"/>
              <w:rPr>
                <w:rStyle w:val="Fett"/>
              </w:rPr>
            </w:pPr>
            <w:r>
              <w:rPr>
                <w:rStyle w:val="Fett"/>
              </w:rPr>
              <w:t>Telefon</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Mobil</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E-Mail</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 xml:space="preserve">Weitere </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Projektmitarbeitende</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tcBorders>
              <w:bottom w:val="single" w:sz="4" w:space="0" w:color="auto"/>
            </w:tcBorders>
            <w:vAlign w:val="bottom"/>
          </w:tcPr>
          <w:p w:rsidR="00BF06FA" w:rsidRPr="00757DF6" w:rsidRDefault="00BF06FA" w:rsidP="00096C19">
            <w:pPr>
              <w:pStyle w:val="SelbstdeklarationFett"/>
              <w:rPr>
                <w:rStyle w:val="Fett"/>
              </w:rPr>
            </w:pPr>
          </w:p>
        </w:tc>
        <w:tc>
          <w:tcPr>
            <w:tcW w:w="2410" w:type="dxa"/>
            <w:tcBorders>
              <w:bottom w:val="single" w:sz="4" w:space="0" w:color="auto"/>
            </w:tcBorders>
            <w:vAlign w:val="bottom"/>
          </w:tcPr>
          <w:p w:rsidR="00BF06FA" w:rsidRPr="0051168D" w:rsidRDefault="00BF06FA" w:rsidP="00096C19">
            <w:pPr>
              <w:pStyle w:val="SelbstdeklarationStandard"/>
              <w:rPr>
                <w:rStyle w:val="Fett"/>
              </w:rPr>
            </w:pPr>
          </w:p>
        </w:tc>
        <w:tc>
          <w:tcPr>
            <w:tcW w:w="5387" w:type="dxa"/>
            <w:tcBorders>
              <w:top w:val="dotted" w:sz="4" w:space="0" w:color="auto"/>
              <w:bottom w:val="single" w:sz="4" w:space="0" w:color="auto"/>
            </w:tcBorders>
            <w:vAlign w:val="bottom"/>
          </w:tcPr>
          <w:p w:rsidR="00BF06FA" w:rsidRDefault="00BF06FA" w:rsidP="00096C19">
            <w:pPr>
              <w:pStyle w:val="SelbstdeklarationStandard"/>
            </w:pPr>
          </w:p>
        </w:tc>
      </w:tr>
      <w:tr w:rsidR="00BF06FA" w:rsidRPr="00E324B9" w:rsidTr="00096C19">
        <w:trPr>
          <w:trHeight w:val="680"/>
        </w:trPr>
        <w:tc>
          <w:tcPr>
            <w:tcW w:w="10065" w:type="dxa"/>
            <w:gridSpan w:val="3"/>
            <w:tcBorders>
              <w:top w:val="single" w:sz="4" w:space="0" w:color="auto"/>
            </w:tcBorders>
          </w:tcPr>
          <w:p w:rsidR="00BF06FA" w:rsidRDefault="00BF06FA" w:rsidP="00096C19">
            <w:pPr>
              <w:pStyle w:val="SelbstdeklarationStandard"/>
            </w:pPr>
          </w:p>
          <w:p w:rsidR="00BF06FA" w:rsidRPr="00C607A8" w:rsidRDefault="00BF06FA" w:rsidP="00096C19">
            <w:pPr>
              <w:pStyle w:val="SelbstdeklarationStandard"/>
            </w:pPr>
            <w:r>
              <w:t>Mit der Unterzeichnung bestätigen wir, das Programm zum Planerwahlverfahren (1. und 2. Phase) sowie die Fragenbeantwortung zur Kenntnis genommen zu haben und anzuerkennen. Wir bestätigen die Vollständigkeit und Rechtsgültigkeit aller Angaben. Die in der 1. Phase abgegebenen Erklärungen – insbesondere die Selbstdeklaration sowie die Angaben zu Unabhängigkeit und Ausstand – gelten unverändert weiter.</w:t>
            </w:r>
          </w:p>
        </w:tc>
      </w:tr>
      <w:tr w:rsidR="00BF06FA" w:rsidRPr="00E324B9" w:rsidTr="00096C19">
        <w:tc>
          <w:tcPr>
            <w:tcW w:w="10065" w:type="dxa"/>
            <w:gridSpan w:val="3"/>
            <w:tcBorders>
              <w:bottom w:val="dotted" w:sz="4" w:space="0" w:color="auto"/>
            </w:tcBorders>
          </w:tcPr>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Standard"/>
            </w:pPr>
          </w:p>
        </w:tc>
      </w:tr>
      <w:tr w:rsidR="00BF06FA" w:rsidRPr="00E324B9" w:rsidTr="00096C19">
        <w:tc>
          <w:tcPr>
            <w:tcW w:w="10065" w:type="dxa"/>
            <w:gridSpan w:val="3"/>
            <w:tcBorders>
              <w:top w:val="dotted" w:sz="4" w:space="0" w:color="auto"/>
            </w:tcBorders>
          </w:tcPr>
          <w:p w:rsidR="00BF06FA" w:rsidRDefault="00C7728F" w:rsidP="00096C19">
            <w:pPr>
              <w:pStyle w:val="SelbstdeklarationStandard"/>
            </w:pPr>
            <w:r>
              <w:rPr>
                <w:rStyle w:val="Fett"/>
                <w:bCs/>
              </w:rPr>
              <w:t>Ort und Datum, Firmenstempel und rechtsgültige Unterschrift</w:t>
            </w:r>
          </w:p>
        </w:tc>
      </w:tr>
    </w:tbl>
    <w:p w:rsidR="00BF06FA" w:rsidRDefault="00BF06FA">
      <w:pPr>
        <w:overflowPunct/>
        <w:autoSpaceDE/>
        <w:autoSpaceDN/>
        <w:adjustRightInd/>
        <w:spacing w:line="240" w:lineRule="auto"/>
        <w:textAlignment w:val="auto"/>
        <w:rPr>
          <w:rFonts w:ascii="Arial" w:hAnsi="Arial" w:cs="Arial"/>
          <w:b/>
          <w:caps/>
          <w:spacing w:val="20"/>
          <w:sz w:val="28"/>
          <w:szCs w:val="28"/>
          <w:vertAlign w:val="superscript"/>
          <w:lang w:eastAsia="de-CH"/>
        </w:rPr>
      </w:pPr>
      <w:r>
        <w:rPr>
          <w:vertAlign w:val="superscript"/>
        </w:rPr>
        <w:br w:type="page"/>
      </w:r>
    </w:p>
    <w:tbl>
      <w:tblPr>
        <w:tblW w:w="10065" w:type="dxa"/>
        <w:tblLayout w:type="fixed"/>
        <w:tblCellMar>
          <w:left w:w="0" w:type="dxa"/>
          <w:right w:w="0" w:type="dxa"/>
        </w:tblCellMar>
        <w:tblLook w:val="01E0" w:firstRow="1" w:lastRow="1" w:firstColumn="1" w:lastColumn="1" w:noHBand="0" w:noVBand="0"/>
      </w:tblPr>
      <w:tblGrid>
        <w:gridCol w:w="2268"/>
        <w:gridCol w:w="2410"/>
        <w:gridCol w:w="5387"/>
      </w:tblGrid>
      <w:tr w:rsidR="00BF06FA" w:rsidRPr="00E324B9" w:rsidTr="00096C19">
        <w:tc>
          <w:tcPr>
            <w:tcW w:w="10065" w:type="dxa"/>
            <w:gridSpan w:val="3"/>
            <w:vAlign w:val="bottom"/>
          </w:tcPr>
          <w:p w:rsidR="00BF06FA" w:rsidRPr="00C607A8" w:rsidRDefault="00C7728F" w:rsidP="00096C19">
            <w:pPr>
              <w:pStyle w:val="berschrift1"/>
            </w:pPr>
            <w:r>
              <w:lastRenderedPageBreak/>
              <w:t>Externes Baumanagement/Bauleitung</w:t>
            </w:r>
          </w:p>
        </w:tc>
      </w:tr>
      <w:tr w:rsidR="00BF06FA" w:rsidRPr="00E324B9" w:rsidTr="00096C19">
        <w:tc>
          <w:tcPr>
            <w:tcW w:w="10065" w:type="dxa"/>
            <w:gridSpan w:val="3"/>
            <w:vAlign w:val="bottom"/>
          </w:tcPr>
          <w:p w:rsidR="00BF06FA" w:rsidRDefault="00BF06FA" w:rsidP="00096C19">
            <w:pPr>
              <w:pStyle w:val="BERSCHRIFT20"/>
            </w:pPr>
            <w:r>
              <w:t>Teilnahmeformular</w:t>
            </w:r>
          </w:p>
          <w:p w:rsidR="00F70155" w:rsidRDefault="00000000">
            <w:pPr>
              <w:pStyle w:val="SelbstdeklarationHinweisrot"/>
              <w:spacing w:after="200"/>
            </w:pPr>
            <w:r>
              <w:t>Wird die Leistung Baumanagement/Bauleitung vom Fachbereich Architektur übernommen, entfällt diese Seite.</w:t>
            </w:r>
          </w:p>
        </w:tc>
      </w:tr>
      <w:tr w:rsidR="00BF06FA" w:rsidRPr="00E324B9" w:rsidTr="00096C19">
        <w:tc>
          <w:tcPr>
            <w:tcW w:w="4678" w:type="dxa"/>
            <w:gridSpan w:val="2"/>
          </w:tcPr>
          <w:p w:rsidR="00BF06FA" w:rsidRDefault="00BF06FA" w:rsidP="00096C19">
            <w:pPr>
              <w:pStyle w:val="SelbstdeklarationFett"/>
              <w:rPr>
                <w:rStyle w:val="Fett"/>
              </w:rPr>
            </w:pPr>
            <w:r>
              <w:rPr>
                <w:rStyle w:val="Fett"/>
              </w:rPr>
              <w:t>Teamname</w:t>
            </w:r>
          </w:p>
        </w:tc>
        <w:tc>
          <w:tcPr>
            <w:tcW w:w="5387" w:type="dxa"/>
          </w:tcPr>
          <w:p w:rsidR="00BF06FA" w:rsidRDefault="00BF06FA" w:rsidP="00096C19">
            <w:pPr>
              <w:pStyle w:val="SelbstdeklarationStandard"/>
            </w:pPr>
            <w:r>
              <w:fldChar w:fldCharType="begin">
                <w:ffData>
                  <w:name w:val="Text9"/>
                  <w:enabled/>
                  <w:calcOnExit w:val="0"/>
                  <w:textInput>
                    <w:default w:val="z.B. Name der federführenden Firma"/>
                  </w:textInput>
                </w:ffData>
              </w:fldChar>
            </w:r>
            <w:r>
              <w:instrText xml:space="preserve"> FORMTEXT </w:instrText>
            </w:r>
            <w:r>
              <w:fldChar w:fldCharType="separate"/>
            </w:r>
            <w:r>
              <w:rPr>
                <w:noProof/>
              </w:rPr>
              <w:t>z.B. Name der federführenden Firma</w:t>
            </w:r>
            <w:r>
              <w:fldChar w:fldCharType="end"/>
            </w:r>
          </w:p>
        </w:tc>
      </w:tr>
      <w:tr w:rsidR="00BF06FA" w:rsidRPr="00E324B9" w:rsidTr="00096C19">
        <w:tc>
          <w:tcPr>
            <w:tcW w:w="4678" w:type="dxa"/>
            <w:gridSpan w:val="2"/>
            <w:tcBorders>
              <w:bottom w:val="single" w:sz="4" w:space="0" w:color="auto"/>
            </w:tcBorders>
          </w:tcPr>
          <w:p w:rsidR="00BF06FA" w:rsidRDefault="00BF06FA" w:rsidP="00096C19">
            <w:pPr>
              <w:pStyle w:val="SelbstdeklarationFett"/>
              <w:rPr>
                <w:rStyle w:val="Fett"/>
              </w:rPr>
            </w:pPr>
          </w:p>
        </w:tc>
        <w:tc>
          <w:tcPr>
            <w:tcW w:w="5387" w:type="dxa"/>
            <w:tcBorders>
              <w:bottom w:val="single" w:sz="4" w:space="0" w:color="auto"/>
            </w:tcBorders>
          </w:tcPr>
          <w:p w:rsidR="00BF06FA" w:rsidRDefault="00BF06FA" w:rsidP="00096C19">
            <w:pPr>
              <w:pStyle w:val="SelbstdeklarationStandard"/>
            </w:pPr>
          </w:p>
        </w:tc>
      </w:tr>
      <w:tr w:rsidR="00BF06FA" w:rsidRPr="00E324B9" w:rsidTr="00096C19">
        <w:tc>
          <w:tcPr>
            <w:tcW w:w="4678" w:type="dxa"/>
            <w:gridSpan w:val="2"/>
            <w:vAlign w:val="bottom"/>
          </w:tcPr>
          <w:p w:rsidR="00BF06FA" w:rsidRPr="0051168D" w:rsidRDefault="00BF06FA" w:rsidP="00096C19">
            <w:pPr>
              <w:pStyle w:val="SelbstdeklarationFett"/>
              <w:rPr>
                <w:rStyle w:val="Fett"/>
              </w:rPr>
            </w:pPr>
          </w:p>
        </w:tc>
        <w:tc>
          <w:tcPr>
            <w:tcW w:w="5387" w:type="dxa"/>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Firma</w:t>
            </w:r>
          </w:p>
        </w:tc>
        <w:tc>
          <w:tcPr>
            <w:tcW w:w="2410" w:type="dxa"/>
            <w:vAlign w:val="bottom"/>
          </w:tcPr>
          <w:p w:rsidR="00BF06FA" w:rsidRPr="0051168D" w:rsidRDefault="00BF06FA" w:rsidP="00096C19">
            <w:pPr>
              <w:pStyle w:val="SelbstdeklarationStandard"/>
              <w:rPr>
                <w:rStyle w:val="Fett"/>
              </w:rPr>
            </w:pPr>
            <w:r>
              <w:rPr>
                <w:rStyle w:val="Fett"/>
              </w:rPr>
              <w:t>Name</w:t>
            </w:r>
          </w:p>
        </w:tc>
        <w:tc>
          <w:tcPr>
            <w:tcW w:w="5387" w:type="dxa"/>
            <w:tcBorders>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Strasse, Nr.</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PLZ, Ort</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 xml:space="preserve">Kontaktperson für </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dieses Verfahren</w:t>
            </w:r>
          </w:p>
        </w:tc>
        <w:tc>
          <w:tcPr>
            <w:tcW w:w="2410" w:type="dxa"/>
            <w:vAlign w:val="bottom"/>
          </w:tcPr>
          <w:p w:rsidR="00BF06FA" w:rsidRPr="0051168D" w:rsidRDefault="00BF06FA" w:rsidP="00096C19">
            <w:pPr>
              <w:pStyle w:val="SelbstdeklarationStandard"/>
              <w:rPr>
                <w:rStyle w:val="Fett"/>
              </w:rPr>
            </w:pPr>
            <w:r>
              <w:rPr>
                <w:rStyle w:val="Fett"/>
              </w:rPr>
              <w:t>Telefon</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Mobil</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r>
              <w:rPr>
                <w:rStyle w:val="Fett"/>
              </w:rPr>
              <w:t>E-Mail</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p>
        </w:tc>
        <w:tc>
          <w:tcPr>
            <w:tcW w:w="2410" w:type="dxa"/>
            <w:vAlign w:val="bottom"/>
          </w:tcPr>
          <w:p w:rsidR="00BF06FA" w:rsidRPr="0051168D" w:rsidRDefault="00BF06FA" w:rsidP="00096C19">
            <w:pPr>
              <w:pStyle w:val="SelbstdeklarationStandard"/>
              <w:rPr>
                <w:rStyle w:val="Fett"/>
              </w:rPr>
            </w:pP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 xml:space="preserve">Weitere </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vAlign w:val="bottom"/>
          </w:tcPr>
          <w:p w:rsidR="00BF06FA" w:rsidRPr="00757DF6" w:rsidRDefault="00BF06FA" w:rsidP="00096C19">
            <w:pPr>
              <w:pStyle w:val="SelbstdeklarationFett"/>
              <w:rPr>
                <w:rStyle w:val="Fett"/>
              </w:rPr>
            </w:pPr>
            <w:r>
              <w:rPr>
                <w:rStyle w:val="Fett"/>
              </w:rPr>
              <w:t>Projektmitarbeitende</w:t>
            </w:r>
          </w:p>
        </w:tc>
        <w:tc>
          <w:tcPr>
            <w:tcW w:w="2410" w:type="dxa"/>
            <w:vAlign w:val="bottom"/>
          </w:tcPr>
          <w:p w:rsidR="00BF06FA" w:rsidRPr="0051168D" w:rsidRDefault="00BF06FA"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BF06FA" w:rsidRPr="00E324B9" w:rsidRDefault="00BF06FA" w:rsidP="00096C19">
            <w:pPr>
              <w:pStyle w:val="SelbstdeklarationStandard"/>
            </w:pPr>
          </w:p>
        </w:tc>
      </w:tr>
      <w:tr w:rsidR="00BF06FA" w:rsidRPr="00E324B9" w:rsidTr="00096C19">
        <w:tc>
          <w:tcPr>
            <w:tcW w:w="2268" w:type="dxa"/>
            <w:tcBorders>
              <w:bottom w:val="single" w:sz="4" w:space="0" w:color="auto"/>
            </w:tcBorders>
            <w:vAlign w:val="bottom"/>
          </w:tcPr>
          <w:p w:rsidR="00BF06FA" w:rsidRPr="00757DF6" w:rsidRDefault="00BF06FA" w:rsidP="00096C19">
            <w:pPr>
              <w:pStyle w:val="SelbstdeklarationFett"/>
              <w:rPr>
                <w:rStyle w:val="Fett"/>
              </w:rPr>
            </w:pPr>
          </w:p>
        </w:tc>
        <w:tc>
          <w:tcPr>
            <w:tcW w:w="2410" w:type="dxa"/>
            <w:tcBorders>
              <w:bottom w:val="single" w:sz="4" w:space="0" w:color="auto"/>
            </w:tcBorders>
            <w:vAlign w:val="bottom"/>
          </w:tcPr>
          <w:p w:rsidR="00BF06FA" w:rsidRPr="0051168D" w:rsidRDefault="00BF06FA" w:rsidP="00096C19">
            <w:pPr>
              <w:pStyle w:val="SelbstdeklarationStandard"/>
              <w:rPr>
                <w:rStyle w:val="Fett"/>
              </w:rPr>
            </w:pPr>
          </w:p>
        </w:tc>
        <w:tc>
          <w:tcPr>
            <w:tcW w:w="5387" w:type="dxa"/>
            <w:tcBorders>
              <w:top w:val="dotted" w:sz="4" w:space="0" w:color="auto"/>
              <w:bottom w:val="single" w:sz="4" w:space="0" w:color="auto"/>
            </w:tcBorders>
            <w:vAlign w:val="bottom"/>
          </w:tcPr>
          <w:p w:rsidR="00BF06FA" w:rsidRDefault="00BF06FA" w:rsidP="00096C19">
            <w:pPr>
              <w:pStyle w:val="SelbstdeklarationStandard"/>
            </w:pPr>
          </w:p>
        </w:tc>
      </w:tr>
      <w:tr w:rsidR="00BF06FA" w:rsidRPr="00E324B9" w:rsidTr="00096C19">
        <w:trPr>
          <w:trHeight w:val="680"/>
        </w:trPr>
        <w:tc>
          <w:tcPr>
            <w:tcW w:w="10065" w:type="dxa"/>
            <w:gridSpan w:val="3"/>
            <w:tcBorders>
              <w:top w:val="single" w:sz="4" w:space="0" w:color="auto"/>
            </w:tcBorders>
          </w:tcPr>
          <w:p w:rsidR="00BF06FA" w:rsidRDefault="00BF06FA" w:rsidP="00096C19">
            <w:pPr>
              <w:pStyle w:val="SelbstdeklarationStandard"/>
            </w:pPr>
          </w:p>
          <w:p w:rsidR="00BF06FA" w:rsidRPr="00C607A8" w:rsidRDefault="00BF06FA" w:rsidP="00096C19">
            <w:pPr>
              <w:pStyle w:val="SelbstdeklarationStandard"/>
            </w:pPr>
            <w:r>
              <w:t>Mit der Unterzeichnung bestätigen wir, das Programm zum Planerwahlverfahren (1. und 2. Phase) sowie die Fragenbeantwortung zur Kenntnis genommen zu haben und anzuerkennen. Wir bestätigen die Vollständigkeit und Rechtsgültigkeit aller Angaben. Die in der 1. Phase abgegebenen Erklärungen – insbesondere die Selbstdeklaration sowie die Angaben zu Unabhängigkeit und Ausstand – gelten unverändert weiter.</w:t>
            </w:r>
          </w:p>
        </w:tc>
      </w:tr>
      <w:tr w:rsidR="00BF06FA" w:rsidRPr="00E324B9" w:rsidTr="00096C19">
        <w:tc>
          <w:tcPr>
            <w:tcW w:w="10065" w:type="dxa"/>
            <w:gridSpan w:val="3"/>
            <w:tcBorders>
              <w:bottom w:val="dotted" w:sz="4" w:space="0" w:color="auto"/>
            </w:tcBorders>
          </w:tcPr>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Fett"/>
              <w:rPr>
                <w:rStyle w:val="Fett"/>
              </w:rPr>
            </w:pPr>
          </w:p>
          <w:p w:rsidR="00BF06FA" w:rsidRDefault="00BF06FA" w:rsidP="00096C19">
            <w:pPr>
              <w:pStyle w:val="SelbstdeklarationStandard"/>
            </w:pPr>
          </w:p>
        </w:tc>
      </w:tr>
      <w:tr w:rsidR="00BF06FA" w:rsidRPr="00E324B9" w:rsidTr="00096C19">
        <w:tc>
          <w:tcPr>
            <w:tcW w:w="10065" w:type="dxa"/>
            <w:gridSpan w:val="3"/>
            <w:tcBorders>
              <w:top w:val="dotted" w:sz="4" w:space="0" w:color="auto"/>
            </w:tcBorders>
          </w:tcPr>
          <w:p w:rsidR="00BF06FA" w:rsidRDefault="00C7728F" w:rsidP="00096C19">
            <w:pPr>
              <w:pStyle w:val="SelbstdeklarationStandard"/>
            </w:pPr>
            <w:r>
              <w:rPr>
                <w:rStyle w:val="Fett"/>
                <w:bCs/>
              </w:rPr>
              <w:t>Ort und Datum, Firmenstempel und rechtsgültige Unterschrift</w:t>
            </w:r>
          </w:p>
        </w:tc>
      </w:tr>
    </w:tbl>
    <w:p w:rsidR="00C7728F" w:rsidRDefault="00C7728F" w:rsidP="00647355">
      <w:pPr>
        <w:pStyle w:val="berschrift1"/>
        <w:rPr>
          <w:vertAlign w:val="superscript"/>
        </w:rPr>
      </w:pPr>
    </w:p>
    <w:p w:rsidR="00C7728F" w:rsidRDefault="00C7728F">
      <w:pPr>
        <w:overflowPunct/>
        <w:autoSpaceDE/>
        <w:autoSpaceDN/>
        <w:adjustRightInd/>
        <w:spacing w:line="240" w:lineRule="auto"/>
        <w:textAlignment w:val="auto"/>
        <w:rPr>
          <w:rFonts w:ascii="Arial" w:hAnsi="Arial" w:cs="Arial"/>
          <w:b/>
          <w:caps/>
          <w:spacing w:val="20"/>
          <w:sz w:val="28"/>
          <w:szCs w:val="28"/>
          <w:vertAlign w:val="superscript"/>
          <w:lang w:eastAsia="de-CH"/>
        </w:rPr>
      </w:pPr>
      <w:r>
        <w:rPr>
          <w:vertAlign w:val="superscript"/>
        </w:rPr>
        <w:br w:type="page"/>
      </w:r>
    </w:p>
    <w:tbl>
      <w:tblPr>
        <w:tblW w:w="10065" w:type="dxa"/>
        <w:tblLayout w:type="fixed"/>
        <w:tblCellMar>
          <w:left w:w="0" w:type="dxa"/>
          <w:right w:w="0" w:type="dxa"/>
        </w:tblCellMar>
        <w:tblLook w:val="01E0" w:firstRow="1" w:lastRow="1" w:firstColumn="1" w:lastColumn="1" w:noHBand="0" w:noVBand="0"/>
      </w:tblPr>
      <w:tblGrid>
        <w:gridCol w:w="2268"/>
        <w:gridCol w:w="2410"/>
        <w:gridCol w:w="5387"/>
      </w:tblGrid>
      <w:tr w:rsidR="00C7728F" w:rsidRPr="00E324B9" w:rsidTr="00096C19">
        <w:tc>
          <w:tcPr>
            <w:tcW w:w="10065" w:type="dxa"/>
            <w:gridSpan w:val="3"/>
            <w:vAlign w:val="bottom"/>
          </w:tcPr>
          <w:p w:rsidR="00C7728F" w:rsidRPr="00C607A8" w:rsidRDefault="00C7728F" w:rsidP="00096C19">
            <w:pPr>
              <w:pStyle w:val="berschrift1"/>
            </w:pPr>
            <w:r>
              <w:lastRenderedPageBreak/>
              <w:t xml:space="preserve">Weitere Fachplanende </w:t>
            </w:r>
          </w:p>
        </w:tc>
      </w:tr>
      <w:tr w:rsidR="00C7728F" w:rsidRPr="00E324B9" w:rsidTr="00096C19">
        <w:tc>
          <w:tcPr>
            <w:tcW w:w="10065" w:type="dxa"/>
            <w:gridSpan w:val="3"/>
            <w:vAlign w:val="bottom"/>
          </w:tcPr>
          <w:p w:rsidR="00C7728F" w:rsidRDefault="00C7728F" w:rsidP="00734F80">
            <w:pPr>
              <w:pStyle w:val="BERSCHRIFT20"/>
            </w:pPr>
            <w:r>
              <w:fldChar w:fldCharType="begin">
                <w:ffData>
                  <w:name w:val="Text9"/>
                  <w:enabled/>
                  <w:calcOnExit w:val="0"/>
                  <w:textInput>
                    <w:default w:val="FACHBEREICH HIER EINTRAGEN"/>
                  </w:textInput>
                </w:ffData>
              </w:fldChar>
            </w:r>
            <w:bookmarkStart w:id="0" w:name="Text9"/>
            <w:r>
              <w:instrText xml:space="preserve"> FORMTEXT </w:instrText>
            </w:r>
            <w:r>
              <w:fldChar w:fldCharType="separate"/>
            </w:r>
            <w:r>
              <w:rPr>
                <w:noProof/>
              </w:rPr>
              <w:t>Fachbereich hier eintragen</w:t>
            </w:r>
            <w:r>
              <w:fldChar w:fldCharType="end"/>
            </w:r>
            <w:bookmarkEnd w:id="0"/>
          </w:p>
        </w:tc>
      </w:tr>
      <w:tr w:rsidR="00C7728F" w:rsidRPr="00E324B9" w:rsidTr="00096C19">
        <w:tc>
          <w:tcPr>
            <w:tcW w:w="10065" w:type="dxa"/>
            <w:gridSpan w:val="3"/>
            <w:vAlign w:val="bottom"/>
          </w:tcPr>
          <w:p w:rsidR="00C7728F" w:rsidRDefault="00C7728F" w:rsidP="00096C19">
            <w:pPr>
              <w:pStyle w:val="BERSCHRIFT20"/>
            </w:pPr>
            <w:r>
              <w:t>Teilnahmeformular</w:t>
            </w:r>
          </w:p>
          <w:p w:rsidR="00F752BC" w:rsidRDefault="00F752BC" w:rsidP="00F752BC">
            <w:pPr>
              <w:pStyle w:val="SelbstdeklarationHinweisrot"/>
            </w:pPr>
            <w:r>
              <w:t>W</w:t>
            </w:r>
            <w:r w:rsidR="00734F80">
              <w:t>e</w:t>
            </w:r>
            <w:r>
              <w:t>rden keine weiteren Fachplanende</w:t>
            </w:r>
            <w:r w:rsidR="0078091E">
              <w:t>n</w:t>
            </w:r>
            <w:r>
              <w:t xml:space="preserve"> beigezogen, entfällt diese Seite.</w:t>
            </w:r>
            <w:r>
              <w:br/>
            </w:r>
          </w:p>
        </w:tc>
      </w:tr>
      <w:tr w:rsidR="00C7728F" w:rsidRPr="00E324B9" w:rsidTr="00096C19">
        <w:tc>
          <w:tcPr>
            <w:tcW w:w="4678" w:type="dxa"/>
            <w:gridSpan w:val="2"/>
          </w:tcPr>
          <w:p w:rsidR="00C7728F" w:rsidRDefault="00C7728F" w:rsidP="00096C19">
            <w:pPr>
              <w:pStyle w:val="SelbstdeklarationFett"/>
              <w:rPr>
                <w:rStyle w:val="Fett"/>
              </w:rPr>
            </w:pPr>
            <w:r>
              <w:rPr>
                <w:rStyle w:val="Fett"/>
              </w:rPr>
              <w:t>Teamname</w:t>
            </w:r>
          </w:p>
        </w:tc>
        <w:tc>
          <w:tcPr>
            <w:tcW w:w="5387" w:type="dxa"/>
          </w:tcPr>
          <w:p w:rsidR="00C7728F" w:rsidRDefault="00C7728F" w:rsidP="00096C19">
            <w:pPr>
              <w:pStyle w:val="SelbstdeklarationStandard"/>
            </w:pPr>
            <w:r>
              <w:fldChar w:fldCharType="begin">
                <w:ffData>
                  <w:name w:val="Text9"/>
                  <w:enabled/>
                  <w:calcOnExit w:val="0"/>
                  <w:textInput>
                    <w:default w:val="z.B. Name der federführenden Firma"/>
                  </w:textInput>
                </w:ffData>
              </w:fldChar>
            </w:r>
            <w:r>
              <w:instrText xml:space="preserve"> FORMTEXT </w:instrText>
            </w:r>
            <w:r>
              <w:fldChar w:fldCharType="separate"/>
            </w:r>
            <w:r>
              <w:rPr>
                <w:noProof/>
              </w:rPr>
              <w:t>z.B. Name der federführenden Firma</w:t>
            </w:r>
            <w:r>
              <w:fldChar w:fldCharType="end"/>
            </w:r>
          </w:p>
        </w:tc>
      </w:tr>
      <w:tr w:rsidR="00C7728F" w:rsidRPr="00E324B9" w:rsidTr="00096C19">
        <w:tc>
          <w:tcPr>
            <w:tcW w:w="4678" w:type="dxa"/>
            <w:gridSpan w:val="2"/>
            <w:tcBorders>
              <w:bottom w:val="single" w:sz="4" w:space="0" w:color="auto"/>
            </w:tcBorders>
          </w:tcPr>
          <w:p w:rsidR="00C7728F" w:rsidRDefault="00C7728F" w:rsidP="00096C19">
            <w:pPr>
              <w:pStyle w:val="SelbstdeklarationFett"/>
              <w:rPr>
                <w:rStyle w:val="Fett"/>
              </w:rPr>
            </w:pPr>
          </w:p>
        </w:tc>
        <w:tc>
          <w:tcPr>
            <w:tcW w:w="5387" w:type="dxa"/>
            <w:tcBorders>
              <w:bottom w:val="single" w:sz="4" w:space="0" w:color="auto"/>
            </w:tcBorders>
          </w:tcPr>
          <w:p w:rsidR="00C7728F" w:rsidRDefault="00C7728F" w:rsidP="00096C19">
            <w:pPr>
              <w:pStyle w:val="SelbstdeklarationStandard"/>
            </w:pPr>
          </w:p>
        </w:tc>
      </w:tr>
      <w:tr w:rsidR="00C7728F" w:rsidRPr="00E324B9" w:rsidTr="00096C19">
        <w:tc>
          <w:tcPr>
            <w:tcW w:w="4678" w:type="dxa"/>
            <w:gridSpan w:val="2"/>
            <w:vAlign w:val="bottom"/>
          </w:tcPr>
          <w:p w:rsidR="00C7728F" w:rsidRPr="0051168D" w:rsidRDefault="00C7728F" w:rsidP="00096C19">
            <w:pPr>
              <w:pStyle w:val="SelbstdeklarationFett"/>
              <w:rPr>
                <w:rStyle w:val="Fett"/>
              </w:rPr>
            </w:pPr>
          </w:p>
        </w:tc>
        <w:tc>
          <w:tcPr>
            <w:tcW w:w="5387" w:type="dxa"/>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r>
              <w:rPr>
                <w:rStyle w:val="Fett"/>
              </w:rPr>
              <w:t>Firma</w:t>
            </w:r>
          </w:p>
        </w:tc>
        <w:tc>
          <w:tcPr>
            <w:tcW w:w="2410" w:type="dxa"/>
            <w:vAlign w:val="bottom"/>
          </w:tcPr>
          <w:p w:rsidR="00C7728F" w:rsidRPr="0051168D" w:rsidRDefault="00C7728F" w:rsidP="00096C19">
            <w:pPr>
              <w:pStyle w:val="SelbstdeklarationStandard"/>
              <w:rPr>
                <w:rStyle w:val="Fett"/>
              </w:rPr>
            </w:pPr>
            <w:r>
              <w:rPr>
                <w:rStyle w:val="Fett"/>
              </w:rPr>
              <w:t>Name</w:t>
            </w:r>
          </w:p>
        </w:tc>
        <w:tc>
          <w:tcPr>
            <w:tcW w:w="5387" w:type="dxa"/>
            <w:tcBorders>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p>
        </w:tc>
        <w:tc>
          <w:tcPr>
            <w:tcW w:w="2410" w:type="dxa"/>
            <w:vAlign w:val="bottom"/>
          </w:tcPr>
          <w:p w:rsidR="00C7728F" w:rsidRPr="0051168D" w:rsidRDefault="00C7728F" w:rsidP="00096C19">
            <w:pPr>
              <w:pStyle w:val="SelbstdeklarationStandard"/>
              <w:rPr>
                <w:rStyle w:val="Fett"/>
              </w:rPr>
            </w:pPr>
            <w:r>
              <w:rPr>
                <w:rStyle w:val="Fett"/>
              </w:rPr>
              <w:t>Strasse, Nr.</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p>
        </w:tc>
        <w:tc>
          <w:tcPr>
            <w:tcW w:w="2410" w:type="dxa"/>
            <w:vAlign w:val="bottom"/>
          </w:tcPr>
          <w:p w:rsidR="00C7728F" w:rsidRPr="0051168D" w:rsidRDefault="00C7728F" w:rsidP="00096C19">
            <w:pPr>
              <w:pStyle w:val="SelbstdeklarationStandard"/>
              <w:rPr>
                <w:rStyle w:val="Fett"/>
              </w:rPr>
            </w:pPr>
            <w:r>
              <w:rPr>
                <w:rStyle w:val="Fett"/>
              </w:rPr>
              <w:t>PLZ, Ort</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p>
        </w:tc>
        <w:tc>
          <w:tcPr>
            <w:tcW w:w="2410" w:type="dxa"/>
            <w:vAlign w:val="bottom"/>
          </w:tcPr>
          <w:p w:rsidR="00C7728F" w:rsidRPr="0051168D" w:rsidRDefault="00C7728F" w:rsidP="00096C19">
            <w:pPr>
              <w:pStyle w:val="SelbstdeklarationStandard"/>
              <w:rPr>
                <w:rStyle w:val="Fett"/>
              </w:rPr>
            </w:pP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r>
              <w:rPr>
                <w:rStyle w:val="Fett"/>
              </w:rPr>
              <w:t xml:space="preserve">Kontaktperson für </w:t>
            </w:r>
          </w:p>
        </w:tc>
        <w:tc>
          <w:tcPr>
            <w:tcW w:w="2410" w:type="dxa"/>
            <w:vAlign w:val="bottom"/>
          </w:tcPr>
          <w:p w:rsidR="00C7728F" w:rsidRPr="0051168D" w:rsidRDefault="00C7728F"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r>
              <w:rPr>
                <w:rStyle w:val="Fett"/>
              </w:rPr>
              <w:t>dieses Verfahren</w:t>
            </w:r>
          </w:p>
        </w:tc>
        <w:tc>
          <w:tcPr>
            <w:tcW w:w="2410" w:type="dxa"/>
            <w:vAlign w:val="bottom"/>
          </w:tcPr>
          <w:p w:rsidR="00C7728F" w:rsidRPr="0051168D" w:rsidRDefault="00C7728F" w:rsidP="00096C19">
            <w:pPr>
              <w:pStyle w:val="SelbstdeklarationStandard"/>
              <w:rPr>
                <w:rStyle w:val="Fett"/>
              </w:rPr>
            </w:pPr>
            <w:r>
              <w:rPr>
                <w:rStyle w:val="Fett"/>
              </w:rPr>
              <w:t>Telefon</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p>
        </w:tc>
        <w:tc>
          <w:tcPr>
            <w:tcW w:w="2410" w:type="dxa"/>
            <w:vAlign w:val="bottom"/>
          </w:tcPr>
          <w:p w:rsidR="00C7728F" w:rsidRPr="0051168D" w:rsidRDefault="00C7728F" w:rsidP="00096C19">
            <w:pPr>
              <w:pStyle w:val="SelbstdeklarationStandard"/>
              <w:rPr>
                <w:rStyle w:val="Fett"/>
              </w:rPr>
            </w:pPr>
            <w:r>
              <w:rPr>
                <w:rStyle w:val="Fett"/>
              </w:rPr>
              <w:t>Mobil</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p>
        </w:tc>
        <w:tc>
          <w:tcPr>
            <w:tcW w:w="2410" w:type="dxa"/>
            <w:vAlign w:val="bottom"/>
          </w:tcPr>
          <w:p w:rsidR="00C7728F" w:rsidRPr="0051168D" w:rsidRDefault="00C7728F" w:rsidP="00096C19">
            <w:pPr>
              <w:pStyle w:val="SelbstdeklarationStandard"/>
              <w:rPr>
                <w:rStyle w:val="Fett"/>
              </w:rPr>
            </w:pPr>
            <w:r>
              <w:rPr>
                <w:rStyle w:val="Fett"/>
              </w:rPr>
              <w:t>E-Mail</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p>
        </w:tc>
        <w:tc>
          <w:tcPr>
            <w:tcW w:w="2410" w:type="dxa"/>
            <w:vAlign w:val="bottom"/>
          </w:tcPr>
          <w:p w:rsidR="00C7728F" w:rsidRPr="0051168D" w:rsidRDefault="00C7728F" w:rsidP="00096C19">
            <w:pPr>
              <w:pStyle w:val="SelbstdeklarationStandard"/>
              <w:rPr>
                <w:rStyle w:val="Fett"/>
              </w:rPr>
            </w:pP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r>
              <w:rPr>
                <w:rStyle w:val="Fett"/>
              </w:rPr>
              <w:t xml:space="preserve">Weitere </w:t>
            </w:r>
          </w:p>
        </w:tc>
        <w:tc>
          <w:tcPr>
            <w:tcW w:w="2410" w:type="dxa"/>
            <w:vAlign w:val="bottom"/>
          </w:tcPr>
          <w:p w:rsidR="00C7728F" w:rsidRPr="0051168D" w:rsidRDefault="00C7728F"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vAlign w:val="bottom"/>
          </w:tcPr>
          <w:p w:rsidR="00C7728F" w:rsidRPr="00757DF6" w:rsidRDefault="00C7728F" w:rsidP="00096C19">
            <w:pPr>
              <w:pStyle w:val="SelbstdeklarationFett"/>
              <w:rPr>
                <w:rStyle w:val="Fett"/>
              </w:rPr>
            </w:pPr>
            <w:r>
              <w:rPr>
                <w:rStyle w:val="Fett"/>
              </w:rPr>
              <w:t>Projektmitarbeitende</w:t>
            </w:r>
          </w:p>
        </w:tc>
        <w:tc>
          <w:tcPr>
            <w:tcW w:w="2410" w:type="dxa"/>
            <w:vAlign w:val="bottom"/>
          </w:tcPr>
          <w:p w:rsidR="00C7728F" w:rsidRPr="0051168D" w:rsidRDefault="00C7728F" w:rsidP="00096C19">
            <w:pPr>
              <w:pStyle w:val="SelbstdeklarationStandard"/>
              <w:rPr>
                <w:rStyle w:val="Fett"/>
              </w:rPr>
            </w:pPr>
            <w:r>
              <w:rPr>
                <w:rStyle w:val="Fett"/>
              </w:rPr>
              <w:t>Vorname, Name</w:t>
            </w:r>
          </w:p>
        </w:tc>
        <w:tc>
          <w:tcPr>
            <w:tcW w:w="5387" w:type="dxa"/>
            <w:tcBorders>
              <w:top w:val="dotted" w:sz="4" w:space="0" w:color="auto"/>
              <w:bottom w:val="dotted" w:sz="4" w:space="0" w:color="auto"/>
            </w:tcBorders>
            <w:vAlign w:val="bottom"/>
          </w:tcPr>
          <w:p w:rsidR="00C7728F" w:rsidRPr="00E324B9" w:rsidRDefault="00C7728F" w:rsidP="00096C19">
            <w:pPr>
              <w:pStyle w:val="SelbstdeklarationStandard"/>
            </w:pPr>
          </w:p>
        </w:tc>
      </w:tr>
      <w:tr w:rsidR="00C7728F" w:rsidRPr="00E324B9" w:rsidTr="00096C19">
        <w:tc>
          <w:tcPr>
            <w:tcW w:w="2268" w:type="dxa"/>
            <w:tcBorders>
              <w:bottom w:val="single" w:sz="4" w:space="0" w:color="auto"/>
            </w:tcBorders>
            <w:vAlign w:val="bottom"/>
          </w:tcPr>
          <w:p w:rsidR="00C7728F" w:rsidRPr="00757DF6" w:rsidRDefault="00C7728F" w:rsidP="00096C19">
            <w:pPr>
              <w:pStyle w:val="SelbstdeklarationFett"/>
              <w:rPr>
                <w:rStyle w:val="Fett"/>
              </w:rPr>
            </w:pPr>
          </w:p>
        </w:tc>
        <w:tc>
          <w:tcPr>
            <w:tcW w:w="2410" w:type="dxa"/>
            <w:tcBorders>
              <w:bottom w:val="single" w:sz="4" w:space="0" w:color="auto"/>
            </w:tcBorders>
            <w:vAlign w:val="bottom"/>
          </w:tcPr>
          <w:p w:rsidR="00C7728F" w:rsidRPr="0051168D" w:rsidRDefault="00C7728F" w:rsidP="00096C19">
            <w:pPr>
              <w:pStyle w:val="SelbstdeklarationStandard"/>
              <w:rPr>
                <w:rStyle w:val="Fett"/>
              </w:rPr>
            </w:pPr>
          </w:p>
        </w:tc>
        <w:tc>
          <w:tcPr>
            <w:tcW w:w="5387" w:type="dxa"/>
            <w:tcBorders>
              <w:top w:val="dotted" w:sz="4" w:space="0" w:color="auto"/>
              <w:bottom w:val="single" w:sz="4" w:space="0" w:color="auto"/>
            </w:tcBorders>
            <w:vAlign w:val="bottom"/>
          </w:tcPr>
          <w:p w:rsidR="00C7728F" w:rsidRDefault="00C7728F" w:rsidP="00096C19">
            <w:pPr>
              <w:pStyle w:val="SelbstdeklarationStandard"/>
            </w:pPr>
          </w:p>
        </w:tc>
      </w:tr>
      <w:tr w:rsidR="00C7728F" w:rsidRPr="00E324B9" w:rsidTr="00096C19">
        <w:trPr>
          <w:trHeight w:val="680"/>
        </w:trPr>
        <w:tc>
          <w:tcPr>
            <w:tcW w:w="10065" w:type="dxa"/>
            <w:gridSpan w:val="3"/>
            <w:tcBorders>
              <w:top w:val="single" w:sz="4" w:space="0" w:color="auto"/>
            </w:tcBorders>
          </w:tcPr>
          <w:p w:rsidR="00C7728F" w:rsidRDefault="00C7728F" w:rsidP="00096C19">
            <w:pPr>
              <w:pStyle w:val="SelbstdeklarationStandard"/>
            </w:pPr>
          </w:p>
          <w:p w:rsidR="00C7728F" w:rsidRPr="00C607A8" w:rsidRDefault="00C7728F" w:rsidP="00096C19">
            <w:pPr>
              <w:pStyle w:val="SelbstdeklarationStandard"/>
            </w:pPr>
            <w:r>
              <w:t>Mit der Unterzeichnung bestätigen wir, das Programm zum Planerwahlverfahren (1. und 2. Phase) sowie die Fragenbeantwortung zur Kenntnis genommen zu haben und anzuerkennen. Wir bestätigen die Vollständigkeit und Rechtsgültigkeit aller Angaben. Die in der 1. Phase abgegebenen Erklärungen – insbesondere die Selbstdeklaration sowie die Angaben zu Unabhängigkeit und Ausstand – gelten unverändert weiter.</w:t>
            </w:r>
          </w:p>
        </w:tc>
      </w:tr>
      <w:tr w:rsidR="00C7728F" w:rsidRPr="00E324B9" w:rsidTr="00096C19">
        <w:tc>
          <w:tcPr>
            <w:tcW w:w="10065" w:type="dxa"/>
            <w:gridSpan w:val="3"/>
            <w:tcBorders>
              <w:bottom w:val="dotted" w:sz="4" w:space="0" w:color="auto"/>
            </w:tcBorders>
          </w:tcPr>
          <w:p w:rsidR="00C7728F" w:rsidRDefault="00C7728F" w:rsidP="00096C19">
            <w:pPr>
              <w:pStyle w:val="SelbstdeklarationFett"/>
              <w:rPr>
                <w:rStyle w:val="Fett"/>
              </w:rPr>
            </w:pPr>
          </w:p>
          <w:p w:rsidR="00C7728F" w:rsidRDefault="00C7728F" w:rsidP="00096C19">
            <w:pPr>
              <w:pStyle w:val="SelbstdeklarationFett"/>
              <w:rPr>
                <w:rStyle w:val="Fett"/>
              </w:rPr>
            </w:pPr>
          </w:p>
          <w:p w:rsidR="00C7728F" w:rsidRDefault="00C7728F" w:rsidP="00096C19">
            <w:pPr>
              <w:pStyle w:val="SelbstdeklarationFett"/>
              <w:rPr>
                <w:rStyle w:val="Fett"/>
              </w:rPr>
            </w:pPr>
          </w:p>
          <w:p w:rsidR="00C7728F" w:rsidRDefault="00C7728F" w:rsidP="00096C19">
            <w:pPr>
              <w:pStyle w:val="SelbstdeklarationFett"/>
              <w:rPr>
                <w:rStyle w:val="Fett"/>
              </w:rPr>
            </w:pPr>
          </w:p>
          <w:p w:rsidR="00C7728F" w:rsidRDefault="00C7728F" w:rsidP="00096C19">
            <w:pPr>
              <w:pStyle w:val="SelbstdeklarationFett"/>
              <w:rPr>
                <w:rStyle w:val="Fett"/>
              </w:rPr>
            </w:pPr>
          </w:p>
          <w:p w:rsidR="00C7728F" w:rsidRDefault="00C7728F" w:rsidP="00096C19">
            <w:pPr>
              <w:pStyle w:val="SelbstdeklarationStandard"/>
            </w:pPr>
          </w:p>
        </w:tc>
      </w:tr>
      <w:tr w:rsidR="00C7728F" w:rsidRPr="00E324B9" w:rsidTr="00096C19">
        <w:tc>
          <w:tcPr>
            <w:tcW w:w="10065" w:type="dxa"/>
            <w:gridSpan w:val="3"/>
            <w:tcBorders>
              <w:top w:val="dotted" w:sz="4" w:space="0" w:color="auto"/>
            </w:tcBorders>
          </w:tcPr>
          <w:p w:rsidR="00C7728F" w:rsidRDefault="00C7728F" w:rsidP="00096C19">
            <w:pPr>
              <w:pStyle w:val="SelbstdeklarationStandard"/>
            </w:pPr>
            <w:r>
              <w:rPr>
                <w:rStyle w:val="Fett"/>
                <w:bCs/>
              </w:rPr>
              <w:t>Ort und Datum, Firmenstempel und rechtsgültige Unterschrift</w:t>
            </w:r>
          </w:p>
        </w:tc>
      </w:tr>
    </w:tbl>
    <w:p w:rsidR="00C4358A" w:rsidRDefault="00C4358A" w:rsidP="00647355">
      <w:pPr>
        <w:pStyle w:val="berschrift1"/>
        <w:rPr>
          <w:vertAlign w:val="superscript"/>
        </w:rPr>
      </w:pPr>
    </w:p>
    <w:sectPr w:rsidR="00C4358A" w:rsidSect="00F049C4">
      <w:headerReference w:type="default" r:id="rId8"/>
      <w:footerReference w:type="even" r:id="rId9"/>
      <w:footerReference w:type="default" r:id="rId10"/>
      <w:pgSz w:w="11900" w:h="16840"/>
      <w:pgMar w:top="1745" w:right="842" w:bottom="1134" w:left="993"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643C" w:rsidRDefault="00CF643C" w:rsidP="00944E26">
      <w:pPr>
        <w:spacing w:line="240" w:lineRule="auto"/>
      </w:pPr>
      <w:r>
        <w:separator/>
      </w:r>
    </w:p>
  </w:endnote>
  <w:endnote w:type="continuationSeparator" w:id="0">
    <w:p w:rsidR="00CF643C" w:rsidRDefault="00CF643C" w:rsidP="00944E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ational-Book">
    <w:altName w:val="Calibri"/>
    <w:panose1 w:val="02000503000000020004"/>
    <w:charset w:val="4D"/>
    <w:family w:val="auto"/>
    <w:notTrueType/>
    <w:pitch w:val="variable"/>
    <w:sig w:usb0="A00000FF" w:usb1="5000207B" w:usb2="0000001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Neue LT 55 Roman">
    <w:altName w:val="Arial"/>
    <w:panose1 w:val="020B0604020202020204"/>
    <w:charset w:val="00"/>
    <w:family w:val="modern"/>
    <w:notTrueType/>
    <w:pitch w:val="variable"/>
    <w:sig w:usb0="00000001" w:usb1="00000000" w:usb2="00000000" w:usb3="00000000" w:csb0="00000009" w:csb1="00000000"/>
  </w:font>
  <w:font w:name="HelveticaNeue LT 45 Lt">
    <w:altName w:val="Arial"/>
    <w:panose1 w:val="020B0604020202020204"/>
    <w:charset w:val="00"/>
    <w:family w:val="moder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488623386"/>
      <w:docPartObj>
        <w:docPartGallery w:val="Page Numbers (Bottom of Page)"/>
        <w:docPartUnique/>
      </w:docPartObj>
    </w:sdtPr>
    <w:sdtContent>
      <w:p w:rsidR="006E639E" w:rsidRDefault="006E639E" w:rsidP="0032722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6E639E" w:rsidRDefault="006E639E" w:rsidP="006E639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gridCol w:w="444"/>
    </w:tblGrid>
    <w:tr w:rsidR="006E639E" w:rsidRPr="006E639E" w:rsidTr="006E639E">
      <w:tc>
        <w:tcPr>
          <w:tcW w:w="9923" w:type="dxa"/>
        </w:tcPr>
        <w:p w:rsidR="006E639E" w:rsidRPr="006E639E" w:rsidRDefault="00AF0FA3" w:rsidP="006E639E">
          <w:pPr>
            <w:pStyle w:val="Fuzeile"/>
            <w:ind w:right="360"/>
            <w:rPr>
              <w:rFonts w:ascii="Arial" w:hAnsi="Arial" w:cs="Arial"/>
              <w:sz w:val="15"/>
              <w:szCs w:val="15"/>
            </w:rPr>
          </w:pPr>
          <w:proofErr w:type="spellStart"/>
          <w:r>
            <w:rPr>
              <w:rFonts w:ascii="Arial" w:hAnsi="Arial" w:cs="Arial"/>
              <w:sz w:val="15"/>
              <w:szCs w:val="15"/>
            </w:rPr>
            <w:t>Planerwahl</w:t>
          </w:r>
          <w:proofErr w:type="spellEnd"/>
          <w:r>
            <w:rPr>
              <w:rFonts w:ascii="Arial" w:hAnsi="Arial" w:cs="Arial"/>
              <w:sz w:val="15"/>
              <w:szCs w:val="15"/>
            </w:rPr>
            <w:t xml:space="preserve"> </w:t>
          </w:r>
          <w:r w:rsidR="006E639E" w:rsidRPr="006E639E">
            <w:rPr>
              <w:rFonts w:ascii="Arial" w:hAnsi="Arial" w:cs="Arial"/>
              <w:sz w:val="15"/>
              <w:szCs w:val="15"/>
            </w:rPr>
            <w:t>Wohn- und Pflegezentrum Rosengarten</w:t>
          </w:r>
          <w:r w:rsidR="006C4CD8">
            <w:rPr>
              <w:rFonts w:ascii="Arial" w:hAnsi="Arial" w:cs="Arial"/>
              <w:sz w:val="15"/>
              <w:szCs w:val="15"/>
            </w:rPr>
            <w:t xml:space="preserve">, </w:t>
          </w:r>
          <w:proofErr w:type="spellStart"/>
          <w:r w:rsidR="006C4CD8">
            <w:rPr>
              <w:rFonts w:ascii="Arial" w:hAnsi="Arial" w:cs="Arial"/>
              <w:sz w:val="15"/>
              <w:szCs w:val="15"/>
            </w:rPr>
            <w:t>Kleinandelfingen</w:t>
          </w:r>
          <w:proofErr w:type="spellEnd"/>
          <w:r w:rsidR="006E639E" w:rsidRPr="006E639E">
            <w:rPr>
              <w:rFonts w:ascii="Arial" w:hAnsi="Arial" w:cs="Arial"/>
              <w:sz w:val="15"/>
              <w:szCs w:val="15"/>
            </w:rPr>
            <w:t xml:space="preserve"> </w:t>
          </w:r>
          <w:r w:rsidR="006C4CD8">
            <w:rPr>
              <w:rFonts w:ascii="Arial" w:hAnsi="Arial" w:cs="Arial"/>
              <w:sz w:val="15"/>
              <w:szCs w:val="15"/>
            </w:rPr>
            <w:t>–</w:t>
          </w:r>
          <w:r w:rsidR="006E639E" w:rsidRPr="006E639E">
            <w:rPr>
              <w:rFonts w:ascii="Arial" w:hAnsi="Arial" w:cs="Arial"/>
              <w:sz w:val="15"/>
              <w:szCs w:val="15"/>
            </w:rPr>
            <w:t xml:space="preserve"> </w:t>
          </w:r>
          <w:r w:rsidR="00C7728F">
            <w:rPr>
              <w:rFonts w:ascii="Arial" w:hAnsi="Arial" w:cs="Arial"/>
              <w:sz w:val="15"/>
              <w:szCs w:val="15"/>
            </w:rPr>
            <w:t>Teilnahmeformular</w:t>
          </w:r>
        </w:p>
      </w:tc>
      <w:tc>
        <w:tcPr>
          <w:tcW w:w="444" w:type="dxa"/>
        </w:tcPr>
        <w:sdt>
          <w:sdtPr>
            <w:rPr>
              <w:rStyle w:val="Seitenzahl"/>
              <w:rFonts w:ascii="Arial" w:hAnsi="Arial" w:cs="Arial"/>
              <w:sz w:val="15"/>
              <w:szCs w:val="15"/>
            </w:rPr>
            <w:id w:val="657035602"/>
            <w:docPartObj>
              <w:docPartGallery w:val="Page Numbers (Bottom of Page)"/>
              <w:docPartUnique/>
            </w:docPartObj>
          </w:sdtPr>
          <w:sdtContent>
            <w:p w:rsidR="006E639E" w:rsidRPr="006E639E" w:rsidRDefault="006E639E" w:rsidP="006E639E">
              <w:pPr>
                <w:pStyle w:val="Fuzeile"/>
                <w:jc w:val="right"/>
                <w:rPr>
                  <w:rFonts w:ascii="Arial" w:hAnsi="Arial" w:cs="Arial"/>
                  <w:sz w:val="15"/>
                  <w:szCs w:val="15"/>
                </w:rPr>
              </w:pPr>
              <w:r w:rsidRPr="006E639E">
                <w:rPr>
                  <w:rStyle w:val="Seitenzahl"/>
                  <w:rFonts w:ascii="Arial" w:hAnsi="Arial" w:cs="Arial"/>
                  <w:sz w:val="15"/>
                  <w:szCs w:val="15"/>
                </w:rPr>
                <w:fldChar w:fldCharType="begin"/>
              </w:r>
              <w:r w:rsidRPr="006E639E">
                <w:rPr>
                  <w:rStyle w:val="Seitenzahl"/>
                  <w:rFonts w:ascii="Arial" w:hAnsi="Arial" w:cs="Arial"/>
                  <w:sz w:val="15"/>
                  <w:szCs w:val="15"/>
                </w:rPr>
                <w:instrText xml:space="preserve"> PAGE </w:instrText>
              </w:r>
              <w:r w:rsidRPr="006E639E">
                <w:rPr>
                  <w:rStyle w:val="Seitenzahl"/>
                  <w:rFonts w:ascii="Arial" w:hAnsi="Arial" w:cs="Arial"/>
                  <w:sz w:val="15"/>
                  <w:szCs w:val="15"/>
                </w:rPr>
                <w:fldChar w:fldCharType="separate"/>
              </w:r>
              <w:r w:rsidRPr="006E639E">
                <w:rPr>
                  <w:rStyle w:val="Seitenzahl"/>
                  <w:rFonts w:ascii="Arial" w:hAnsi="Arial" w:cs="Arial"/>
                  <w:sz w:val="15"/>
                  <w:szCs w:val="15"/>
                </w:rPr>
                <w:t>1</w:t>
              </w:r>
              <w:r w:rsidRPr="006E639E">
                <w:rPr>
                  <w:rStyle w:val="Seitenzahl"/>
                  <w:rFonts w:ascii="Arial" w:hAnsi="Arial" w:cs="Arial"/>
                  <w:sz w:val="15"/>
                  <w:szCs w:val="15"/>
                </w:rPr>
                <w:fldChar w:fldCharType="end"/>
              </w:r>
            </w:p>
          </w:sdtContent>
        </w:sdt>
      </w:tc>
    </w:tr>
  </w:tbl>
  <w:p w:rsidR="006E639E" w:rsidRPr="006E639E" w:rsidRDefault="006E639E" w:rsidP="006E63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643C" w:rsidRDefault="00CF643C" w:rsidP="00944E26">
      <w:pPr>
        <w:spacing w:line="240" w:lineRule="auto"/>
      </w:pPr>
      <w:r>
        <w:separator/>
      </w:r>
    </w:p>
  </w:footnote>
  <w:footnote w:type="continuationSeparator" w:id="0">
    <w:p w:rsidR="00CF643C" w:rsidRDefault="00CF643C" w:rsidP="00944E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5C32" w:rsidRDefault="008E1ECF" w:rsidP="00906AEB">
    <w:pPr>
      <w:pStyle w:val="Kopfzeile"/>
      <w:ind w:right="-7"/>
    </w:pPr>
    <w:r>
      <w:rPr>
        <w:noProof/>
      </w:rPr>
      <w:drawing>
        <wp:anchor distT="0" distB="0" distL="114300" distR="114300" simplePos="0" relativeHeight="251664384" behindDoc="0" locked="0" layoutInCell="1" allowOverlap="1" wp14:anchorId="7C4941C5" wp14:editId="216D2A44">
          <wp:simplePos x="0" y="0"/>
          <wp:positionH relativeFrom="margin">
            <wp:posOffset>5598795</wp:posOffset>
          </wp:positionH>
          <wp:positionV relativeFrom="margin">
            <wp:posOffset>-826935</wp:posOffset>
          </wp:positionV>
          <wp:extent cx="792847" cy="648000"/>
          <wp:effectExtent l="0" t="0" r="0" b="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nzeit_Pantone_8021.eps"/>
                  <pic:cNvPicPr/>
                </pic:nvPicPr>
                <pic:blipFill>
                  <a:blip r:embed="rId1"/>
                  <a:stretch>
                    <a:fillRect/>
                  </a:stretch>
                </pic:blipFill>
                <pic:spPr>
                  <a:xfrm>
                    <a:off x="0" y="0"/>
                    <a:ext cx="792847" cy="648000"/>
                  </a:xfrm>
                  <a:prstGeom prst="rect">
                    <a:avLst/>
                  </a:prstGeom>
                </pic:spPr>
              </pic:pic>
            </a:graphicData>
          </a:graphic>
          <wp14:sizeRelH relativeFrom="page">
            <wp14:pctWidth>0</wp14:pctWidth>
          </wp14:sizeRelH>
          <wp14:sizeRelV relativeFrom="page">
            <wp14:pctHeight>0</wp14:pctHeight>
          </wp14:sizeRelV>
        </wp:anchor>
      </w:drawing>
    </w:r>
    <w:r w:rsidR="006E639E">
      <w:rPr>
        <w:noProof/>
        <w:lang w:eastAsia="de-CH"/>
      </w:rPr>
      <w:drawing>
        <wp:anchor distT="0" distB="0" distL="114300" distR="114300" simplePos="0" relativeHeight="251666432" behindDoc="0" locked="1" layoutInCell="1" allowOverlap="0" wp14:anchorId="73FB2461" wp14:editId="04AF877E">
          <wp:simplePos x="0" y="0"/>
          <wp:positionH relativeFrom="margin">
            <wp:posOffset>0</wp:posOffset>
          </wp:positionH>
          <wp:positionV relativeFrom="margin">
            <wp:posOffset>-827405</wp:posOffset>
          </wp:positionV>
          <wp:extent cx="895985" cy="647700"/>
          <wp:effectExtent l="0" t="0" r="5715" b="0"/>
          <wp:wrapSquare wrapText="bothSides"/>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pic:cNvPicPr/>
                </pic:nvPicPr>
                <pic:blipFill>
                  <a:blip r:embed="rId2">
                    <a:extLst>
                      <a:ext uri="{28A0092B-C50C-407E-A947-70E740481C1C}">
                        <a14:useLocalDpi xmlns:a14="http://schemas.microsoft.com/office/drawing/2010/main" val="0"/>
                      </a:ext>
                    </a:extLst>
                  </a:blip>
                  <a:stretch>
                    <a:fillRect/>
                  </a:stretch>
                </pic:blipFill>
                <pic:spPr>
                  <a:xfrm>
                    <a:off x="0" y="0"/>
                    <a:ext cx="895985" cy="6477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16A45"/>
    <w:multiLevelType w:val="multilevel"/>
    <w:tmpl w:val="54E6802C"/>
    <w:lvl w:ilvl="0">
      <w:start w:val="1"/>
      <w:numFmt w:val="decimalZero"/>
      <w:lvlText w:val="%1"/>
      <w:lvlJc w:val="left"/>
      <w:pPr>
        <w:tabs>
          <w:tab w:val="num" w:pos="567"/>
        </w:tabs>
        <w:ind w:left="567" w:hanging="567"/>
      </w:pPr>
      <w:rPr>
        <w:rFonts w:ascii="National-Book" w:hAnsi="National-Book" w:hint="default"/>
        <w:b w:val="0"/>
        <w:i w:val="0"/>
        <w:sz w:val="28"/>
        <w:szCs w:val="28"/>
      </w:rPr>
    </w:lvl>
    <w:lvl w:ilvl="1">
      <w:start w:val="2"/>
      <w:numFmt w:val="none"/>
      <w:pStyle w:val="berschrift2"/>
      <w:lvlText w:val="%2"/>
      <w:lvlJc w:val="left"/>
      <w:pPr>
        <w:tabs>
          <w:tab w:val="num" w:pos="0"/>
        </w:tabs>
        <w:ind w:left="0" w:firstLine="0"/>
      </w:pPr>
      <w:rPr>
        <w:rFonts w:hint="default"/>
      </w:rPr>
    </w:lvl>
    <w:lvl w:ilvl="2">
      <w:start w:val="1"/>
      <w:numFmt w:val="none"/>
      <w:pStyle w:val="berschrift3"/>
      <w:lvlText w:val=""/>
      <w:lvlJc w:val="left"/>
      <w:pPr>
        <w:tabs>
          <w:tab w:val="num" w:pos="0"/>
        </w:tabs>
        <w:ind w:left="0" w:firstLine="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3E8F29E8"/>
    <w:multiLevelType w:val="hybridMultilevel"/>
    <w:tmpl w:val="6E702D76"/>
    <w:lvl w:ilvl="0" w:tplc="DE562D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F5262E"/>
    <w:multiLevelType w:val="hybridMultilevel"/>
    <w:tmpl w:val="9A5C4DA6"/>
    <w:lvl w:ilvl="0" w:tplc="A56A65E8">
      <w:start w:val="1"/>
      <w:numFmt w:val="bullet"/>
      <w:pStyle w:val="Aufzhlungszeichen"/>
      <w:lvlText w:val="–"/>
      <w:lvlJc w:val="left"/>
      <w:pPr>
        <w:ind w:left="720" w:hanging="360"/>
      </w:pPr>
      <w:rPr>
        <w:rFonts w:ascii="Arial" w:hAnsi="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83285211">
    <w:abstractNumId w:val="0"/>
  </w:num>
  <w:num w:numId="2" w16cid:durableId="1713579013">
    <w:abstractNumId w:val="0"/>
  </w:num>
  <w:num w:numId="3" w16cid:durableId="526410988">
    <w:abstractNumId w:val="0"/>
  </w:num>
  <w:num w:numId="4" w16cid:durableId="469785600">
    <w:abstractNumId w:val="0"/>
  </w:num>
  <w:num w:numId="5" w16cid:durableId="246501269">
    <w:abstractNumId w:val="0"/>
  </w:num>
  <w:num w:numId="6" w16cid:durableId="2134596184">
    <w:abstractNumId w:val="0"/>
  </w:num>
  <w:num w:numId="7" w16cid:durableId="872808817">
    <w:abstractNumId w:val="2"/>
  </w:num>
  <w:num w:numId="8" w16cid:durableId="2088333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180"/>
    <w:rsid w:val="00013FD4"/>
    <w:rsid w:val="00020932"/>
    <w:rsid w:val="00026381"/>
    <w:rsid w:val="00027B8E"/>
    <w:rsid w:val="000443DC"/>
    <w:rsid w:val="000605A0"/>
    <w:rsid w:val="00070A08"/>
    <w:rsid w:val="00070C82"/>
    <w:rsid w:val="00071658"/>
    <w:rsid w:val="00081D2D"/>
    <w:rsid w:val="00093100"/>
    <w:rsid w:val="000B2E5A"/>
    <w:rsid w:val="000F723C"/>
    <w:rsid w:val="00114D75"/>
    <w:rsid w:val="00153439"/>
    <w:rsid w:val="00175674"/>
    <w:rsid w:val="00182F30"/>
    <w:rsid w:val="00187FF0"/>
    <w:rsid w:val="001A0609"/>
    <w:rsid w:val="001B4498"/>
    <w:rsid w:val="001B5E32"/>
    <w:rsid w:val="001D7E02"/>
    <w:rsid w:val="001E5330"/>
    <w:rsid w:val="00214D3A"/>
    <w:rsid w:val="00254FEC"/>
    <w:rsid w:val="002555CC"/>
    <w:rsid w:val="00277CD1"/>
    <w:rsid w:val="00297E55"/>
    <w:rsid w:val="002B1017"/>
    <w:rsid w:val="002B7BDC"/>
    <w:rsid w:val="002C2B40"/>
    <w:rsid w:val="002C6B52"/>
    <w:rsid w:val="002E01B2"/>
    <w:rsid w:val="002F6A8A"/>
    <w:rsid w:val="0030073D"/>
    <w:rsid w:val="00300BE6"/>
    <w:rsid w:val="003031A5"/>
    <w:rsid w:val="00311FE6"/>
    <w:rsid w:val="00313995"/>
    <w:rsid w:val="00322A66"/>
    <w:rsid w:val="00334348"/>
    <w:rsid w:val="00337689"/>
    <w:rsid w:val="0035502D"/>
    <w:rsid w:val="00364046"/>
    <w:rsid w:val="00365223"/>
    <w:rsid w:val="003914DC"/>
    <w:rsid w:val="003B707C"/>
    <w:rsid w:val="003E255D"/>
    <w:rsid w:val="003F51E9"/>
    <w:rsid w:val="003F675F"/>
    <w:rsid w:val="004309D6"/>
    <w:rsid w:val="00432398"/>
    <w:rsid w:val="00440172"/>
    <w:rsid w:val="0045089C"/>
    <w:rsid w:val="00452574"/>
    <w:rsid w:val="004542D8"/>
    <w:rsid w:val="00461FDB"/>
    <w:rsid w:val="0047327C"/>
    <w:rsid w:val="0047718B"/>
    <w:rsid w:val="00480C2D"/>
    <w:rsid w:val="00496AC0"/>
    <w:rsid w:val="00497A97"/>
    <w:rsid w:val="004A6B7B"/>
    <w:rsid w:val="004A7452"/>
    <w:rsid w:val="004B035A"/>
    <w:rsid w:val="004B101A"/>
    <w:rsid w:val="004B28D2"/>
    <w:rsid w:val="004B4885"/>
    <w:rsid w:val="004C66DE"/>
    <w:rsid w:val="004D5F7C"/>
    <w:rsid w:val="004F7BF0"/>
    <w:rsid w:val="00504714"/>
    <w:rsid w:val="0051168D"/>
    <w:rsid w:val="005375A7"/>
    <w:rsid w:val="005379AB"/>
    <w:rsid w:val="00586735"/>
    <w:rsid w:val="00594C64"/>
    <w:rsid w:val="005B16D7"/>
    <w:rsid w:val="005B3926"/>
    <w:rsid w:val="005C3FCA"/>
    <w:rsid w:val="005C67AF"/>
    <w:rsid w:val="005C6A08"/>
    <w:rsid w:val="005D1C82"/>
    <w:rsid w:val="005E2A84"/>
    <w:rsid w:val="005F3984"/>
    <w:rsid w:val="00602C31"/>
    <w:rsid w:val="00606DD1"/>
    <w:rsid w:val="006433D2"/>
    <w:rsid w:val="00647355"/>
    <w:rsid w:val="006673DB"/>
    <w:rsid w:val="0067683B"/>
    <w:rsid w:val="006C4CD8"/>
    <w:rsid w:val="006E16EF"/>
    <w:rsid w:val="006E6285"/>
    <w:rsid w:val="006E639E"/>
    <w:rsid w:val="006E6C55"/>
    <w:rsid w:val="0071300D"/>
    <w:rsid w:val="007263A0"/>
    <w:rsid w:val="00727842"/>
    <w:rsid w:val="00734F80"/>
    <w:rsid w:val="0073732F"/>
    <w:rsid w:val="007378A2"/>
    <w:rsid w:val="007467E6"/>
    <w:rsid w:val="007574FD"/>
    <w:rsid w:val="00757DF6"/>
    <w:rsid w:val="007677E3"/>
    <w:rsid w:val="00774277"/>
    <w:rsid w:val="0078091E"/>
    <w:rsid w:val="00787BBB"/>
    <w:rsid w:val="00795C32"/>
    <w:rsid w:val="00796C8A"/>
    <w:rsid w:val="007A13D4"/>
    <w:rsid w:val="007C5CC3"/>
    <w:rsid w:val="007E3C14"/>
    <w:rsid w:val="00823620"/>
    <w:rsid w:val="00823C47"/>
    <w:rsid w:val="00827612"/>
    <w:rsid w:val="00831A2B"/>
    <w:rsid w:val="00851CE2"/>
    <w:rsid w:val="008B0940"/>
    <w:rsid w:val="008E1ECF"/>
    <w:rsid w:val="008E21A7"/>
    <w:rsid w:val="008E2940"/>
    <w:rsid w:val="008E7353"/>
    <w:rsid w:val="00906AEB"/>
    <w:rsid w:val="00912319"/>
    <w:rsid w:val="00926A20"/>
    <w:rsid w:val="00942172"/>
    <w:rsid w:val="00944E26"/>
    <w:rsid w:val="009838FA"/>
    <w:rsid w:val="009A4423"/>
    <w:rsid w:val="009A6945"/>
    <w:rsid w:val="009C3A5F"/>
    <w:rsid w:val="009D41EA"/>
    <w:rsid w:val="009F6917"/>
    <w:rsid w:val="00A13344"/>
    <w:rsid w:val="00A24CCF"/>
    <w:rsid w:val="00A277EE"/>
    <w:rsid w:val="00A43CCE"/>
    <w:rsid w:val="00A759ED"/>
    <w:rsid w:val="00AA5EA5"/>
    <w:rsid w:val="00AD002E"/>
    <w:rsid w:val="00AE01E5"/>
    <w:rsid w:val="00AF0FA3"/>
    <w:rsid w:val="00B10DBC"/>
    <w:rsid w:val="00B11C72"/>
    <w:rsid w:val="00B16BEA"/>
    <w:rsid w:val="00B17E8A"/>
    <w:rsid w:val="00B21B60"/>
    <w:rsid w:val="00B27948"/>
    <w:rsid w:val="00B472E4"/>
    <w:rsid w:val="00B47D08"/>
    <w:rsid w:val="00B519B4"/>
    <w:rsid w:val="00B63BAA"/>
    <w:rsid w:val="00B852D2"/>
    <w:rsid w:val="00B94124"/>
    <w:rsid w:val="00BA1AB0"/>
    <w:rsid w:val="00BB0613"/>
    <w:rsid w:val="00BB67C0"/>
    <w:rsid w:val="00BC2E0A"/>
    <w:rsid w:val="00BC4180"/>
    <w:rsid w:val="00BC7406"/>
    <w:rsid w:val="00BD7661"/>
    <w:rsid w:val="00BE0C41"/>
    <w:rsid w:val="00BE1710"/>
    <w:rsid w:val="00BF06FA"/>
    <w:rsid w:val="00BF4168"/>
    <w:rsid w:val="00C15A23"/>
    <w:rsid w:val="00C15BF5"/>
    <w:rsid w:val="00C41D1A"/>
    <w:rsid w:val="00C4358A"/>
    <w:rsid w:val="00C44E5B"/>
    <w:rsid w:val="00C52D37"/>
    <w:rsid w:val="00C6066F"/>
    <w:rsid w:val="00C607A8"/>
    <w:rsid w:val="00C636C6"/>
    <w:rsid w:val="00C63899"/>
    <w:rsid w:val="00C706C1"/>
    <w:rsid w:val="00C7728F"/>
    <w:rsid w:val="00C80CE9"/>
    <w:rsid w:val="00C82378"/>
    <w:rsid w:val="00C94D42"/>
    <w:rsid w:val="00C95C89"/>
    <w:rsid w:val="00CA017C"/>
    <w:rsid w:val="00CA087C"/>
    <w:rsid w:val="00CA6E0A"/>
    <w:rsid w:val="00CC1764"/>
    <w:rsid w:val="00CC73FC"/>
    <w:rsid w:val="00CD28DB"/>
    <w:rsid w:val="00CE4598"/>
    <w:rsid w:val="00CF643C"/>
    <w:rsid w:val="00D33C57"/>
    <w:rsid w:val="00D414F3"/>
    <w:rsid w:val="00D523A2"/>
    <w:rsid w:val="00D60960"/>
    <w:rsid w:val="00D87937"/>
    <w:rsid w:val="00DA2D44"/>
    <w:rsid w:val="00DB7DD9"/>
    <w:rsid w:val="00DE494E"/>
    <w:rsid w:val="00E030E6"/>
    <w:rsid w:val="00E22820"/>
    <w:rsid w:val="00E30B58"/>
    <w:rsid w:val="00E310BC"/>
    <w:rsid w:val="00E324B9"/>
    <w:rsid w:val="00E35454"/>
    <w:rsid w:val="00E35498"/>
    <w:rsid w:val="00E51C74"/>
    <w:rsid w:val="00E526CB"/>
    <w:rsid w:val="00E728DD"/>
    <w:rsid w:val="00E843EF"/>
    <w:rsid w:val="00E946AA"/>
    <w:rsid w:val="00E97AAD"/>
    <w:rsid w:val="00ED6097"/>
    <w:rsid w:val="00EE1359"/>
    <w:rsid w:val="00EF4A18"/>
    <w:rsid w:val="00F049C4"/>
    <w:rsid w:val="00F10179"/>
    <w:rsid w:val="00F22A10"/>
    <w:rsid w:val="00F23F1B"/>
    <w:rsid w:val="00F3556C"/>
    <w:rsid w:val="00F70155"/>
    <w:rsid w:val="00F74318"/>
    <w:rsid w:val="00F752BC"/>
    <w:rsid w:val="00FA79C5"/>
    <w:rsid w:val="00FB2495"/>
    <w:rsid w:val="00FB6119"/>
    <w:rsid w:val="00FC0ABD"/>
    <w:rsid w:val="00FF67EC"/>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7C3A29"/>
  <w14:defaultImageDpi w14:val="300"/>
  <w15:chartTrackingRefBased/>
  <w15:docId w15:val="{D11BA8A6-9DF3-B245-8D28-CF7DCEB9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ational-Book" w:eastAsia="MS Mincho" w:hAnsi="National-Book"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017C"/>
    <w:pPr>
      <w:overflowPunct w:val="0"/>
      <w:autoSpaceDE w:val="0"/>
      <w:autoSpaceDN w:val="0"/>
      <w:adjustRightInd w:val="0"/>
      <w:spacing w:line="260" w:lineRule="atLeast"/>
      <w:textAlignment w:val="baseline"/>
    </w:pPr>
    <w:rPr>
      <w:rFonts w:eastAsia="Times New Roman"/>
      <w:spacing w:val="6"/>
    </w:rPr>
  </w:style>
  <w:style w:type="paragraph" w:styleId="berschrift1">
    <w:name w:val="heading 1"/>
    <w:next w:val="Standard"/>
    <w:link w:val="berschrift1Zchn"/>
    <w:autoRedefine/>
    <w:qFormat/>
    <w:rsid w:val="00F74318"/>
    <w:pPr>
      <w:spacing w:line="360" w:lineRule="auto"/>
      <w:ind w:right="-141"/>
      <w:outlineLvl w:val="0"/>
    </w:pPr>
    <w:rPr>
      <w:rFonts w:ascii="Arial" w:eastAsia="Times New Roman" w:hAnsi="Arial" w:cs="Arial"/>
      <w:b/>
      <w:caps/>
      <w:spacing w:val="20"/>
      <w:sz w:val="28"/>
      <w:szCs w:val="28"/>
      <w:lang w:eastAsia="de-CH"/>
    </w:rPr>
  </w:style>
  <w:style w:type="paragraph" w:styleId="berschrift2">
    <w:name w:val="heading 2"/>
    <w:next w:val="Standard"/>
    <w:link w:val="berschrift2Zchn"/>
    <w:autoRedefine/>
    <w:qFormat/>
    <w:rsid w:val="00BE0C41"/>
    <w:pPr>
      <w:numPr>
        <w:ilvl w:val="1"/>
        <w:numId w:val="1"/>
      </w:numPr>
      <w:spacing w:line="360" w:lineRule="auto"/>
      <w:outlineLvl w:val="1"/>
    </w:pPr>
    <w:rPr>
      <w:rFonts w:ascii="Arial" w:eastAsia="Times New Roman" w:hAnsi="Arial" w:cs="Arial"/>
      <w:i/>
      <w:iCs/>
      <w:color w:val="808080" w:themeColor="background1" w:themeShade="80"/>
      <w:spacing w:val="6"/>
      <w:sz w:val="19"/>
      <w:szCs w:val="19"/>
    </w:rPr>
  </w:style>
  <w:style w:type="paragraph" w:styleId="berschrift3">
    <w:name w:val="heading 3"/>
    <w:next w:val="Standard"/>
    <w:link w:val="berschrift3Zchn"/>
    <w:qFormat/>
    <w:rsid w:val="00CA017C"/>
    <w:pPr>
      <w:keepNext/>
      <w:numPr>
        <w:ilvl w:val="2"/>
        <w:numId w:val="1"/>
      </w:numPr>
      <w:spacing w:line="350" w:lineRule="atLeast"/>
      <w:outlineLvl w:val="2"/>
    </w:pPr>
    <w:rPr>
      <w:rFonts w:ascii="HelveticaNeue LT 55 Roman" w:eastAsia="Times New Roman" w:hAnsi="HelveticaNeue LT 55 Roman"/>
      <w:color w:val="808080"/>
      <w:spacing w:val="12"/>
      <w:sz w:val="28"/>
      <w:szCs w:val="28"/>
    </w:rPr>
  </w:style>
  <w:style w:type="paragraph" w:styleId="berschrift4">
    <w:name w:val="heading 4"/>
    <w:basedOn w:val="Standard"/>
    <w:next w:val="Standard"/>
    <w:link w:val="berschrift4Zchn"/>
    <w:qFormat/>
    <w:rsid w:val="00CA017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link w:val="berschrift5Zchn"/>
    <w:qFormat/>
    <w:rsid w:val="00CA017C"/>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CA017C"/>
    <w:pPr>
      <w:numPr>
        <w:ilvl w:val="5"/>
        <w:numId w:val="1"/>
      </w:numPr>
      <w:spacing w:before="240" w:after="60"/>
      <w:outlineLvl w:val="5"/>
    </w:pPr>
    <w:rPr>
      <w:rFonts w:ascii="Times New Roman" w:hAnsi="Times New Roman"/>
      <w:b/>
      <w:bCs/>
    </w:rPr>
  </w:style>
  <w:style w:type="paragraph" w:styleId="berschrift7">
    <w:name w:val="heading 7"/>
    <w:basedOn w:val="Standard"/>
    <w:next w:val="Standard"/>
    <w:link w:val="berschrift7Zchn"/>
    <w:qFormat/>
    <w:rsid w:val="00CA017C"/>
    <w:pPr>
      <w:numPr>
        <w:ilvl w:val="6"/>
        <w:numId w:val="1"/>
      </w:numPr>
      <w:spacing w:before="240" w:after="60"/>
      <w:outlineLvl w:val="6"/>
    </w:pPr>
    <w:rPr>
      <w:rFonts w:ascii="Times New Roman" w:hAnsi="Times New Roman"/>
      <w:sz w:val="24"/>
      <w:szCs w:val="24"/>
    </w:rPr>
  </w:style>
  <w:style w:type="paragraph" w:styleId="berschrift8">
    <w:name w:val="heading 8"/>
    <w:basedOn w:val="Standard"/>
    <w:next w:val="Standard"/>
    <w:link w:val="berschrift8Zchn"/>
    <w:qFormat/>
    <w:rsid w:val="00CA017C"/>
    <w:pPr>
      <w:numPr>
        <w:ilvl w:val="7"/>
        <w:numId w:val="1"/>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qFormat/>
    <w:rsid w:val="00CA017C"/>
    <w:pPr>
      <w:numPr>
        <w:ilvl w:val="8"/>
        <w:numId w:val="1"/>
      </w:num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F74318"/>
    <w:rPr>
      <w:rFonts w:ascii="Arial" w:eastAsia="Times New Roman" w:hAnsi="Arial" w:cs="Arial"/>
      <w:b/>
      <w:caps/>
      <w:spacing w:val="20"/>
      <w:sz w:val="28"/>
      <w:szCs w:val="28"/>
      <w:lang w:eastAsia="de-CH"/>
    </w:rPr>
  </w:style>
  <w:style w:type="character" w:customStyle="1" w:styleId="berschrift2Zchn">
    <w:name w:val="Überschrift 2 Zchn"/>
    <w:link w:val="berschrift2"/>
    <w:rsid w:val="00BE0C41"/>
    <w:rPr>
      <w:rFonts w:ascii="Arial" w:eastAsia="Times New Roman" w:hAnsi="Arial" w:cs="Arial"/>
      <w:i/>
      <w:iCs/>
      <w:color w:val="808080" w:themeColor="background1" w:themeShade="80"/>
      <w:spacing w:val="6"/>
      <w:sz w:val="19"/>
      <w:szCs w:val="19"/>
    </w:rPr>
  </w:style>
  <w:style w:type="character" w:customStyle="1" w:styleId="berschrift3Zchn">
    <w:name w:val="Überschrift 3 Zchn"/>
    <w:link w:val="berschrift3"/>
    <w:rsid w:val="00CA017C"/>
    <w:rPr>
      <w:rFonts w:ascii="HelveticaNeue LT 55 Roman" w:eastAsia="Times New Roman" w:hAnsi="HelveticaNeue LT 55 Roman" w:cs="Times New Roman"/>
      <w:color w:val="808080"/>
      <w:spacing w:val="12"/>
      <w:sz w:val="28"/>
      <w:szCs w:val="28"/>
      <w:lang w:val="de-CH"/>
    </w:rPr>
  </w:style>
  <w:style w:type="character" w:customStyle="1" w:styleId="berschrift4Zchn">
    <w:name w:val="Überschrift 4 Zchn"/>
    <w:link w:val="berschrift4"/>
    <w:rsid w:val="00CA017C"/>
    <w:rPr>
      <w:rFonts w:ascii="Times New Roman" w:eastAsia="Times New Roman" w:hAnsi="Times New Roman" w:cs="Times New Roman"/>
      <w:b/>
      <w:bCs/>
      <w:spacing w:val="6"/>
      <w:sz w:val="28"/>
      <w:szCs w:val="28"/>
      <w:lang w:val="de-CH"/>
    </w:rPr>
  </w:style>
  <w:style w:type="character" w:customStyle="1" w:styleId="berschrift5Zchn">
    <w:name w:val="Überschrift 5 Zchn"/>
    <w:link w:val="berschrift5"/>
    <w:rsid w:val="00CA017C"/>
    <w:rPr>
      <w:rFonts w:eastAsia="Times New Roman" w:cs="Times New Roman"/>
      <w:b/>
      <w:bCs/>
      <w:i/>
      <w:iCs/>
      <w:spacing w:val="6"/>
      <w:sz w:val="26"/>
      <w:szCs w:val="26"/>
      <w:lang w:val="de-CH"/>
    </w:rPr>
  </w:style>
  <w:style w:type="character" w:customStyle="1" w:styleId="berschrift6Zchn">
    <w:name w:val="Überschrift 6 Zchn"/>
    <w:link w:val="berschrift6"/>
    <w:rsid w:val="00CA017C"/>
    <w:rPr>
      <w:rFonts w:ascii="Times New Roman" w:eastAsia="Times New Roman" w:hAnsi="Times New Roman" w:cs="Times New Roman"/>
      <w:b/>
      <w:bCs/>
      <w:spacing w:val="6"/>
      <w:lang w:val="de-CH"/>
    </w:rPr>
  </w:style>
  <w:style w:type="character" w:customStyle="1" w:styleId="berschrift7Zchn">
    <w:name w:val="Überschrift 7 Zchn"/>
    <w:link w:val="berschrift7"/>
    <w:rsid w:val="00CA017C"/>
    <w:rPr>
      <w:rFonts w:ascii="Times New Roman" w:eastAsia="Times New Roman" w:hAnsi="Times New Roman" w:cs="Times New Roman"/>
      <w:spacing w:val="6"/>
      <w:sz w:val="24"/>
      <w:szCs w:val="24"/>
      <w:lang w:val="de-CH"/>
    </w:rPr>
  </w:style>
  <w:style w:type="character" w:customStyle="1" w:styleId="berschrift8Zchn">
    <w:name w:val="Überschrift 8 Zchn"/>
    <w:link w:val="berschrift8"/>
    <w:rsid w:val="00CA017C"/>
    <w:rPr>
      <w:rFonts w:ascii="Times New Roman" w:eastAsia="Times New Roman" w:hAnsi="Times New Roman" w:cs="Times New Roman"/>
      <w:i/>
      <w:iCs/>
      <w:spacing w:val="6"/>
      <w:sz w:val="24"/>
      <w:szCs w:val="24"/>
      <w:lang w:val="de-CH"/>
    </w:rPr>
  </w:style>
  <w:style w:type="character" w:customStyle="1" w:styleId="berschrift9Zchn">
    <w:name w:val="Überschrift 9 Zchn"/>
    <w:link w:val="berschrift9"/>
    <w:rsid w:val="00CA017C"/>
    <w:rPr>
      <w:rFonts w:eastAsia="Times New Roman" w:cs="Arial"/>
      <w:spacing w:val="6"/>
      <w:lang w:val="de-CH"/>
    </w:rPr>
  </w:style>
  <w:style w:type="character" w:customStyle="1" w:styleId="Fliesstext45LTZchn">
    <w:name w:val="Fliesstext 45 LT Zchn"/>
    <w:link w:val="Fliesstext45LT"/>
    <w:rsid w:val="00CA017C"/>
    <w:rPr>
      <w:rFonts w:ascii="HelveticaNeue LT 45 Lt" w:hAnsi="HelveticaNeue LT 45 Lt"/>
      <w:spacing w:val="12"/>
      <w:sz w:val="19"/>
      <w:szCs w:val="19"/>
      <w:lang w:val="de-CH" w:eastAsia="de-CH"/>
    </w:rPr>
  </w:style>
  <w:style w:type="paragraph" w:customStyle="1" w:styleId="Fliesstext45LT">
    <w:name w:val="Fliesstext 45 LT"/>
    <w:link w:val="Fliesstext45LTZchn"/>
    <w:rsid w:val="00CA017C"/>
    <w:pPr>
      <w:spacing w:line="280" w:lineRule="atLeast"/>
    </w:pPr>
    <w:rPr>
      <w:rFonts w:ascii="HelveticaNeue LT 45 Lt" w:hAnsi="HelveticaNeue LT 45 Lt"/>
      <w:spacing w:val="12"/>
      <w:sz w:val="19"/>
      <w:szCs w:val="19"/>
      <w:lang w:eastAsia="de-CH"/>
    </w:rPr>
  </w:style>
  <w:style w:type="character" w:styleId="Fett">
    <w:name w:val="Strong"/>
    <w:autoRedefine/>
    <w:qFormat/>
    <w:rsid w:val="006C4CD8"/>
  </w:style>
  <w:style w:type="paragraph" w:styleId="Sprechblasentext">
    <w:name w:val="Balloon Text"/>
    <w:basedOn w:val="Standard"/>
    <w:link w:val="SprechblasentextZchn"/>
    <w:uiPriority w:val="99"/>
    <w:semiHidden/>
    <w:unhideWhenUsed/>
    <w:rsid w:val="00AD002E"/>
    <w:pPr>
      <w:spacing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AD002E"/>
    <w:rPr>
      <w:rFonts w:ascii="Lucida Grande" w:eastAsia="Times New Roman" w:hAnsi="Lucida Grande" w:cs="Lucida Grande"/>
      <w:spacing w:val="6"/>
      <w:sz w:val="18"/>
      <w:szCs w:val="18"/>
      <w:lang w:val="de-CH"/>
    </w:rPr>
  </w:style>
  <w:style w:type="paragraph" w:styleId="Kopfzeile">
    <w:name w:val="header"/>
    <w:basedOn w:val="Standard"/>
    <w:link w:val="KopfzeileZchn"/>
    <w:uiPriority w:val="99"/>
    <w:unhideWhenUsed/>
    <w:rsid w:val="00944E26"/>
    <w:pPr>
      <w:tabs>
        <w:tab w:val="center" w:pos="4536"/>
        <w:tab w:val="right" w:pos="9072"/>
      </w:tabs>
      <w:spacing w:line="240" w:lineRule="auto"/>
    </w:pPr>
  </w:style>
  <w:style w:type="character" w:customStyle="1" w:styleId="KopfzeileZchn">
    <w:name w:val="Kopfzeile Zchn"/>
    <w:link w:val="Kopfzeile"/>
    <w:uiPriority w:val="99"/>
    <w:rsid w:val="00944E26"/>
    <w:rPr>
      <w:rFonts w:eastAsia="Times New Roman" w:cs="Times New Roman"/>
      <w:spacing w:val="6"/>
      <w:lang w:val="de-CH"/>
    </w:rPr>
  </w:style>
  <w:style w:type="paragraph" w:styleId="Fuzeile">
    <w:name w:val="footer"/>
    <w:basedOn w:val="Standard"/>
    <w:link w:val="FuzeileZchn"/>
    <w:uiPriority w:val="99"/>
    <w:unhideWhenUsed/>
    <w:rsid w:val="00944E26"/>
    <w:pPr>
      <w:tabs>
        <w:tab w:val="center" w:pos="4536"/>
        <w:tab w:val="right" w:pos="9072"/>
      </w:tabs>
      <w:spacing w:line="240" w:lineRule="auto"/>
    </w:pPr>
  </w:style>
  <w:style w:type="character" w:customStyle="1" w:styleId="FuzeileZchn">
    <w:name w:val="Fußzeile Zchn"/>
    <w:link w:val="Fuzeile"/>
    <w:uiPriority w:val="99"/>
    <w:rsid w:val="00944E26"/>
    <w:rPr>
      <w:rFonts w:eastAsia="Times New Roman" w:cs="Times New Roman"/>
      <w:spacing w:val="6"/>
      <w:lang w:val="de-CH"/>
    </w:rPr>
  </w:style>
  <w:style w:type="character" w:styleId="Seitenzahl">
    <w:name w:val="page number"/>
    <w:rsid w:val="00DA2D44"/>
    <w:rPr>
      <w:rFonts w:ascii="HelveticaNeue LT 55 Roman" w:hAnsi="HelveticaNeue LT 55 Roman"/>
      <w:spacing w:val="-2"/>
      <w:sz w:val="16"/>
      <w:szCs w:val="16"/>
    </w:rPr>
  </w:style>
  <w:style w:type="paragraph" w:styleId="Beschriftung">
    <w:name w:val="caption"/>
    <w:basedOn w:val="Standard"/>
    <w:next w:val="Standard"/>
    <w:autoRedefine/>
    <w:qFormat/>
    <w:rsid w:val="004A7452"/>
    <w:rPr>
      <w:noProof/>
      <w:spacing w:val="20"/>
      <w:sz w:val="16"/>
      <w:szCs w:val="16"/>
    </w:rPr>
  </w:style>
  <w:style w:type="paragraph" w:customStyle="1" w:styleId="BERSCHRIFT20">
    <w:name w:val="ÜBERSCHRIFT 2"/>
    <w:basedOn w:val="berschrift1"/>
    <w:qFormat/>
    <w:rsid w:val="00757DF6"/>
    <w:pPr>
      <w:spacing w:after="360"/>
      <w:ind w:right="-142"/>
    </w:pPr>
    <w:rPr>
      <w:b w:val="0"/>
      <w:sz w:val="21"/>
      <w:szCs w:val="21"/>
    </w:rPr>
  </w:style>
  <w:style w:type="paragraph" w:customStyle="1" w:styleId="Tabelleberschrift">
    <w:name w:val="Tabelle_Überschrift"/>
    <w:basedOn w:val="Fliesstext45LT"/>
    <w:qFormat/>
    <w:rsid w:val="004A7452"/>
    <w:pPr>
      <w:spacing w:line="240" w:lineRule="auto"/>
      <w:ind w:right="-6"/>
    </w:pPr>
    <w:rPr>
      <w:rFonts w:ascii="Arial" w:hAnsi="Arial" w:cs="Arial"/>
      <w:b/>
    </w:rPr>
  </w:style>
  <w:style w:type="table" w:styleId="Tabellenraster">
    <w:name w:val="Table Grid"/>
    <w:basedOn w:val="NormaleTabelle"/>
    <w:uiPriority w:val="59"/>
    <w:rsid w:val="006E6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standard">
    <w:name w:val="Arial standard"/>
    <w:basedOn w:val="Standard"/>
    <w:qFormat/>
    <w:rsid w:val="00496AC0"/>
    <w:rPr>
      <w:rFonts w:ascii="Arial" w:hAnsi="Arial" w:cs="Arial"/>
      <w:sz w:val="19"/>
      <w:szCs w:val="19"/>
    </w:rPr>
  </w:style>
  <w:style w:type="paragraph" w:customStyle="1" w:styleId="SelbstdeklarationHinweis">
    <w:name w:val="Selbstdeklaration_Hinweis"/>
    <w:basedOn w:val="Fliesstext45LT"/>
    <w:qFormat/>
    <w:rsid w:val="0051168D"/>
    <w:pPr>
      <w:spacing w:after="120" w:line="180" w:lineRule="exact"/>
    </w:pPr>
    <w:rPr>
      <w:rFonts w:ascii="Arial" w:hAnsi="Arial" w:cs="Arial"/>
      <w:sz w:val="15"/>
      <w:szCs w:val="15"/>
    </w:rPr>
  </w:style>
  <w:style w:type="paragraph" w:customStyle="1" w:styleId="SelbstdeklarationStandard">
    <w:name w:val="Selbstdeklaration_Standard"/>
    <w:basedOn w:val="Arialstandard"/>
    <w:qFormat/>
    <w:rsid w:val="009D41EA"/>
    <w:pPr>
      <w:spacing w:line="288" w:lineRule="auto"/>
      <w:ind w:right="147"/>
    </w:pPr>
  </w:style>
  <w:style w:type="character" w:styleId="Kommentarzeichen">
    <w:name w:val="annotation reference"/>
    <w:basedOn w:val="Absatz-Standardschriftart"/>
    <w:uiPriority w:val="99"/>
    <w:semiHidden/>
    <w:unhideWhenUsed/>
    <w:rsid w:val="00E51C74"/>
    <w:rPr>
      <w:sz w:val="16"/>
      <w:szCs w:val="16"/>
    </w:rPr>
  </w:style>
  <w:style w:type="paragraph" w:styleId="Kommentartext">
    <w:name w:val="annotation text"/>
    <w:basedOn w:val="Standard"/>
    <w:link w:val="KommentartextZchn"/>
    <w:uiPriority w:val="99"/>
    <w:semiHidden/>
    <w:unhideWhenUsed/>
    <w:rsid w:val="00E51C74"/>
    <w:pPr>
      <w:spacing w:line="240" w:lineRule="auto"/>
    </w:pPr>
  </w:style>
  <w:style w:type="character" w:customStyle="1" w:styleId="KommentartextZchn">
    <w:name w:val="Kommentartext Zchn"/>
    <w:basedOn w:val="Absatz-Standardschriftart"/>
    <w:link w:val="Kommentartext"/>
    <w:uiPriority w:val="99"/>
    <w:semiHidden/>
    <w:rsid w:val="00E51C74"/>
    <w:rPr>
      <w:rFonts w:eastAsia="Times New Roman"/>
      <w:spacing w:val="6"/>
    </w:rPr>
  </w:style>
  <w:style w:type="paragraph" w:styleId="Kommentarthema">
    <w:name w:val="annotation subject"/>
    <w:basedOn w:val="Kommentartext"/>
    <w:next w:val="Kommentartext"/>
    <w:link w:val="KommentarthemaZchn"/>
    <w:uiPriority w:val="99"/>
    <w:semiHidden/>
    <w:unhideWhenUsed/>
    <w:rsid w:val="00E51C74"/>
    <w:rPr>
      <w:b/>
      <w:bCs/>
    </w:rPr>
  </w:style>
  <w:style w:type="character" w:customStyle="1" w:styleId="KommentarthemaZchn">
    <w:name w:val="Kommentarthema Zchn"/>
    <w:basedOn w:val="KommentartextZchn"/>
    <w:link w:val="Kommentarthema"/>
    <w:uiPriority w:val="99"/>
    <w:semiHidden/>
    <w:rsid w:val="00E51C74"/>
    <w:rPr>
      <w:rFonts w:eastAsia="Times New Roman"/>
      <w:b/>
      <w:bCs/>
      <w:spacing w:val="6"/>
    </w:rPr>
  </w:style>
  <w:style w:type="paragraph" w:customStyle="1" w:styleId="SelbstdeklarationFett">
    <w:name w:val="Selbstdeklaration_Fett"/>
    <w:basedOn w:val="SelbstdeklarationStandard"/>
    <w:qFormat/>
    <w:rsid w:val="00757DF6"/>
    <w:rPr>
      <w:b/>
      <w:bCs/>
    </w:rPr>
  </w:style>
  <w:style w:type="paragraph" w:styleId="Aufzhlungszeichen">
    <w:name w:val="List Bullet"/>
    <w:basedOn w:val="Standard"/>
    <w:uiPriority w:val="99"/>
    <w:rsid w:val="0073732F"/>
    <w:pPr>
      <w:numPr>
        <w:numId w:val="7"/>
      </w:numPr>
      <w:tabs>
        <w:tab w:val="left" w:pos="227"/>
      </w:tabs>
      <w:overflowPunct/>
      <w:autoSpaceDE/>
      <w:autoSpaceDN/>
      <w:adjustRightInd/>
      <w:spacing w:line="280" w:lineRule="atLeast"/>
      <w:textAlignment w:val="auto"/>
    </w:pPr>
    <w:rPr>
      <w:rFonts w:ascii="Arial" w:eastAsiaTheme="minorHAnsi" w:hAnsi="Arial" w:cstheme="minorBidi"/>
      <w:spacing w:val="0"/>
      <w:lang w:eastAsia="en-US"/>
    </w:rPr>
  </w:style>
  <w:style w:type="paragraph" w:customStyle="1" w:styleId="StandardBlocksatzaussen">
    <w:name w:val="Standard Blocksatz aussen"/>
    <w:basedOn w:val="Standard"/>
    <w:qFormat/>
    <w:rsid w:val="0073732F"/>
    <w:pPr>
      <w:overflowPunct/>
      <w:autoSpaceDE/>
      <w:autoSpaceDN/>
      <w:adjustRightInd/>
      <w:spacing w:line="280" w:lineRule="atLeast"/>
      <w:jc w:val="both"/>
      <w:textAlignment w:val="auto"/>
    </w:pPr>
    <w:rPr>
      <w:rFonts w:ascii="Arial" w:eastAsiaTheme="minorHAnsi" w:hAnsi="Arial" w:cstheme="minorBidi"/>
      <w:spacing w:val="0"/>
      <w:lang w:eastAsia="en-US"/>
    </w:rPr>
  </w:style>
  <w:style w:type="paragraph" w:customStyle="1" w:styleId="SelbstdeklarationHinweisrot">
    <w:name w:val="Selbstdeklaration_Hinweis_rot"/>
    <w:basedOn w:val="SelbstdeklarationStandard"/>
    <w:qFormat/>
    <w:rsid w:val="002C2B40"/>
    <w:rPr>
      <w:i/>
      <w:i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planzeit/04_Projekte/046_Planerwahlverfahren/260223_PW_WPZ%20Rosengarten_Andelfingen/04_Planerwahl/042_Pra&#776;qualifikation/WPZ_RG_Formular_Selbstdeklaratio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4AAE3-601B-3946-8113-3937AC6D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WPZ_RG_Formular_Selbstdeklaration.dotx</Template>
  <TotalTime>0</TotalTime>
  <Pages>5</Pages>
  <Words>567</Words>
  <Characters>3573</Characters>
  <Application>Microsoft Office Word</Application>
  <DocSecurity>0</DocSecurity>
  <Lines>29</Lines>
  <Paragraphs>8</Paragraphs>
  <ScaleCrop>false</ScaleCrop>
  <HeadingPairs>
    <vt:vector size="4" baseType="variant">
      <vt:variant>
        <vt:lpstr>Titel</vt:lpstr>
      </vt:variant>
      <vt:variant>
        <vt:i4>1</vt:i4>
      </vt:variant>
      <vt:variant>
        <vt:lpstr>Headings</vt:lpstr>
      </vt:variant>
      <vt:variant>
        <vt:i4>4</vt:i4>
      </vt:variant>
    </vt:vector>
  </HeadingPairs>
  <TitlesOfParts>
    <vt:vector size="5" baseType="lpstr">
      <vt:lpstr/>
      <vt:lpstr>Selbstdeklaration</vt:lpstr>
      <vt:lpstr>ANgAben zur Unternehmung BKP 291 Architektur</vt:lpstr>
      <vt:lpstr/>
      <vt:lpstr>Für das Projekt vorgesehene Mitarbeitende*</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cp:lastPrinted>2020-06-23T15:40:00Z</cp:lastPrinted>
  <dcterms:created xsi:type="dcterms:W3CDTF">2026-08-31T13:44:00Z</dcterms:created>
  <dcterms:modified xsi:type="dcterms:W3CDTF">2026-08-31T13:55:00Z</dcterms:modified>
</cp:coreProperties>
</file>